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B82462" w14:textId="37ABAE95" w:rsidR="00164704" w:rsidRPr="00D71A92" w:rsidRDefault="00164704" w:rsidP="00164704">
      <w:pPr>
        <w:tabs>
          <w:tab w:val="right" w:pos="10000"/>
        </w:tabs>
        <w:spacing w:after="0"/>
        <w:rPr>
          <w:rStyle w:val="Emphasis"/>
          <w:rFonts w:eastAsiaTheme="minorEastAsia"/>
          <w:b/>
          <w:i w:val="0"/>
          <w:sz w:val="22"/>
          <w:lang w:eastAsia="zh-TW"/>
        </w:rPr>
      </w:pPr>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w:t>
      </w:r>
      <w:r w:rsidRPr="00A41770">
        <w:rPr>
          <w:rStyle w:val="Emphasis"/>
          <w:b/>
          <w:i w:val="0"/>
          <w:sz w:val="22"/>
        </w:rPr>
        <w:t xml:space="preserve">G1 </w:t>
      </w:r>
      <w:r w:rsidR="007629A0">
        <w:rPr>
          <w:rStyle w:val="Emphasis"/>
          <w:rFonts w:eastAsiaTheme="minorEastAsia" w:hint="eastAsia"/>
          <w:b/>
          <w:i w:val="0"/>
          <w:sz w:val="22"/>
          <w:lang w:eastAsia="zh-TW"/>
        </w:rPr>
        <w:t xml:space="preserve">Meeting </w:t>
      </w:r>
      <w:r w:rsidR="00B33BFF">
        <w:rPr>
          <w:rStyle w:val="Emphasis"/>
          <w:rFonts w:eastAsiaTheme="minorEastAsia"/>
          <w:b/>
          <w:i w:val="0"/>
          <w:sz w:val="22"/>
          <w:lang w:eastAsia="zh-TW"/>
        </w:rPr>
        <w:t>#9</w:t>
      </w:r>
      <w:r w:rsidR="00F77448">
        <w:rPr>
          <w:rStyle w:val="Emphasis"/>
          <w:rFonts w:eastAsiaTheme="minorEastAsia"/>
          <w:b/>
          <w:i w:val="0"/>
          <w:sz w:val="22"/>
          <w:lang w:eastAsia="zh-TW"/>
        </w:rPr>
        <w:t>8</w:t>
      </w:r>
      <w:r w:rsidRPr="00A41770">
        <w:rPr>
          <w:rStyle w:val="Emphasis"/>
          <w:b/>
          <w:i w:val="0"/>
          <w:sz w:val="22"/>
        </w:rPr>
        <w:tab/>
      </w:r>
      <w:r w:rsidR="00386F79" w:rsidRPr="00386F79">
        <w:rPr>
          <w:rStyle w:val="Emphasis"/>
          <w:b/>
          <w:i w:val="0"/>
          <w:sz w:val="22"/>
        </w:rPr>
        <w:t>R1-</w:t>
      </w:r>
      <w:r w:rsidR="00CA6A85">
        <w:rPr>
          <w:rStyle w:val="Emphasis"/>
          <w:b/>
          <w:i w:val="0"/>
          <w:sz w:val="22"/>
        </w:rPr>
        <w:t>190</w:t>
      </w:r>
      <w:r w:rsidR="0008048A">
        <w:rPr>
          <w:rStyle w:val="Emphasis"/>
          <w:b/>
          <w:i w:val="0"/>
          <w:sz w:val="22"/>
        </w:rPr>
        <w:t>8398</w:t>
      </w:r>
    </w:p>
    <w:p w14:paraId="52589413" w14:textId="363C8B9A" w:rsidR="008A6BAD" w:rsidRPr="00051139" w:rsidRDefault="00F77448" w:rsidP="008A6BAD">
      <w:pPr>
        <w:tabs>
          <w:tab w:val="right" w:pos="9630"/>
        </w:tabs>
        <w:spacing w:after="0"/>
        <w:jc w:val="both"/>
        <w:rPr>
          <w:rStyle w:val="Emphasis"/>
          <w:rFonts w:eastAsiaTheme="minorEastAsia"/>
          <w:b/>
          <w:i w:val="0"/>
          <w:sz w:val="22"/>
          <w:lang w:eastAsia="zh-TW"/>
        </w:rPr>
      </w:pPr>
      <w:r>
        <w:rPr>
          <w:rStyle w:val="Emphasis"/>
          <w:rFonts w:eastAsia="新細明體"/>
          <w:b/>
          <w:i w:val="0"/>
          <w:sz w:val="22"/>
          <w:lang w:eastAsia="zh-TW"/>
        </w:rPr>
        <w:t>Prague</w:t>
      </w:r>
      <w:r w:rsidR="00386F79" w:rsidRPr="009B36C4">
        <w:rPr>
          <w:rStyle w:val="Emphasis"/>
          <w:rFonts w:eastAsia="新細明體"/>
          <w:b/>
          <w:i w:val="0"/>
          <w:sz w:val="22"/>
          <w:lang w:eastAsia="zh-TW"/>
        </w:rPr>
        <w:t xml:space="preserve">, </w:t>
      </w:r>
      <w:r>
        <w:rPr>
          <w:rStyle w:val="Emphasis"/>
          <w:rFonts w:eastAsia="新細明體"/>
          <w:b/>
          <w:i w:val="0"/>
          <w:sz w:val="22"/>
          <w:lang w:eastAsia="zh-TW"/>
        </w:rPr>
        <w:t>CZ</w:t>
      </w:r>
      <w:r w:rsidR="00CA6A85">
        <w:rPr>
          <w:rStyle w:val="Emphasis"/>
          <w:rFonts w:eastAsia="新細明體"/>
          <w:b/>
          <w:i w:val="0"/>
          <w:sz w:val="22"/>
          <w:lang w:eastAsia="zh-TW"/>
        </w:rPr>
        <w:t xml:space="preserve">, </w:t>
      </w:r>
      <w:r>
        <w:rPr>
          <w:rStyle w:val="Emphasis"/>
          <w:rFonts w:eastAsia="新細明體"/>
          <w:b/>
          <w:i w:val="0"/>
          <w:sz w:val="22"/>
          <w:lang w:eastAsia="zh-TW"/>
        </w:rPr>
        <w:t>26</w:t>
      </w:r>
      <w:r w:rsidR="00B33BFF" w:rsidRPr="00B33BFF">
        <w:rPr>
          <w:rStyle w:val="Emphasis"/>
          <w:rFonts w:eastAsia="新細明體"/>
          <w:b/>
          <w:i w:val="0"/>
          <w:sz w:val="22"/>
          <w:vertAlign w:val="superscript"/>
          <w:lang w:eastAsia="zh-TW"/>
        </w:rPr>
        <w:t>th</w:t>
      </w:r>
      <w:r w:rsidR="00386F79">
        <w:rPr>
          <w:rStyle w:val="Emphasis"/>
          <w:rFonts w:eastAsia="新細明體"/>
          <w:b/>
          <w:i w:val="0"/>
          <w:sz w:val="22"/>
          <w:vertAlign w:val="superscript"/>
          <w:lang w:eastAsia="zh-TW"/>
        </w:rPr>
        <w:t xml:space="preserve"> </w:t>
      </w:r>
      <w:r w:rsidR="00386F79" w:rsidRPr="00A41770">
        <w:rPr>
          <w:rStyle w:val="Emphasis"/>
          <w:b/>
          <w:i w:val="0"/>
          <w:sz w:val="22"/>
        </w:rPr>
        <w:t xml:space="preserve">– </w:t>
      </w:r>
      <w:r>
        <w:rPr>
          <w:rStyle w:val="Emphasis"/>
          <w:rFonts w:eastAsiaTheme="minorEastAsia"/>
          <w:b/>
          <w:i w:val="0"/>
          <w:sz w:val="22"/>
          <w:lang w:eastAsia="zh-TW"/>
        </w:rPr>
        <w:t>30</w:t>
      </w:r>
      <w:r w:rsidR="00B33BFF" w:rsidRPr="00B33BFF">
        <w:rPr>
          <w:rStyle w:val="Emphasis"/>
          <w:rFonts w:eastAsiaTheme="minorEastAsia"/>
          <w:b/>
          <w:i w:val="0"/>
          <w:sz w:val="22"/>
          <w:vertAlign w:val="superscript"/>
          <w:lang w:eastAsia="zh-TW"/>
        </w:rPr>
        <w:t>t</w:t>
      </w:r>
      <w:r w:rsidR="00256518">
        <w:rPr>
          <w:rStyle w:val="Emphasis"/>
          <w:rFonts w:eastAsiaTheme="minorEastAsia"/>
          <w:b/>
          <w:i w:val="0"/>
          <w:sz w:val="22"/>
          <w:vertAlign w:val="superscript"/>
          <w:lang w:eastAsia="zh-TW"/>
        </w:rPr>
        <w:t>h</w:t>
      </w:r>
      <w:r w:rsidR="00386F79">
        <w:rPr>
          <w:rStyle w:val="Emphasis"/>
          <w:rFonts w:eastAsia="新細明體"/>
          <w:b/>
          <w:i w:val="0"/>
          <w:sz w:val="22"/>
          <w:vertAlign w:val="superscript"/>
          <w:lang w:eastAsia="zh-TW"/>
        </w:rPr>
        <w:t xml:space="preserve"> </w:t>
      </w:r>
      <w:r>
        <w:rPr>
          <w:rStyle w:val="Emphasis"/>
          <w:rFonts w:eastAsia="新細明體"/>
          <w:b/>
          <w:i w:val="0"/>
          <w:sz w:val="22"/>
          <w:lang w:eastAsia="zh-TW"/>
        </w:rPr>
        <w:t>August</w:t>
      </w:r>
      <w:r w:rsidR="00CA6A85">
        <w:rPr>
          <w:rStyle w:val="Emphasis"/>
          <w:rFonts w:eastAsia="新細明體"/>
          <w:b/>
          <w:i w:val="0"/>
          <w:sz w:val="22"/>
          <w:lang w:eastAsia="zh-TW"/>
        </w:rPr>
        <w:t>, 2019</w:t>
      </w:r>
    </w:p>
    <w:p w14:paraId="2B3579E4" w14:textId="11BADCE6" w:rsidR="00164704" w:rsidRPr="008F0CC9" w:rsidRDefault="00164704" w:rsidP="00164704">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0" w:name="Source"/>
      <w:bookmarkEnd w:id="0"/>
      <w:r w:rsidR="00386F79">
        <w:rPr>
          <w:rStyle w:val="Emphasis"/>
          <w:b/>
          <w:i w:val="0"/>
          <w:sz w:val="22"/>
        </w:rPr>
        <w:t>7</w:t>
      </w:r>
      <w:r w:rsidR="00386F79" w:rsidRPr="00EA200C">
        <w:rPr>
          <w:rStyle w:val="Emphasis"/>
          <w:b/>
          <w:i w:val="0"/>
          <w:sz w:val="22"/>
        </w:rPr>
        <w:t>.</w:t>
      </w:r>
      <w:r w:rsidR="00386F79">
        <w:rPr>
          <w:rStyle w:val="Emphasis"/>
          <w:b/>
          <w:i w:val="0"/>
          <w:sz w:val="22"/>
        </w:rPr>
        <w:t>2.4.</w:t>
      </w:r>
      <w:r w:rsidR="00256518">
        <w:rPr>
          <w:rStyle w:val="Emphasis"/>
          <w:b/>
          <w:i w:val="0"/>
          <w:sz w:val="22"/>
        </w:rPr>
        <w:t>2</w:t>
      </w:r>
      <w:r w:rsidR="00386F79">
        <w:rPr>
          <w:rStyle w:val="Emphasis"/>
          <w:b/>
          <w:i w:val="0"/>
          <w:sz w:val="22"/>
        </w:rPr>
        <w:t>.</w:t>
      </w:r>
      <w:r w:rsidR="00256518">
        <w:rPr>
          <w:rStyle w:val="Emphasis"/>
          <w:b/>
          <w:i w:val="0"/>
          <w:sz w:val="22"/>
        </w:rPr>
        <w:t>2</w:t>
      </w:r>
    </w:p>
    <w:p w14:paraId="3D91E344" w14:textId="77777777" w:rsidR="00164704" w:rsidRPr="00A41770" w:rsidRDefault="00164704" w:rsidP="00164704">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proofErr w:type="spellStart"/>
      <w:r w:rsidR="006A48F8" w:rsidRPr="00A41770">
        <w:rPr>
          <w:rStyle w:val="Emphasis"/>
          <w:b/>
          <w:i w:val="0"/>
          <w:sz w:val="22"/>
        </w:rPr>
        <w:t>Media</w:t>
      </w:r>
      <w:r w:rsidR="00386F79">
        <w:rPr>
          <w:rStyle w:val="Emphasis"/>
          <w:b/>
          <w:i w:val="0"/>
          <w:sz w:val="22"/>
        </w:rPr>
        <w:t>T</w:t>
      </w:r>
      <w:r w:rsidR="006A48F8" w:rsidRPr="00A41770">
        <w:rPr>
          <w:rStyle w:val="Emphasis"/>
          <w:b/>
          <w:i w:val="0"/>
          <w:sz w:val="22"/>
        </w:rPr>
        <w:t>ek</w:t>
      </w:r>
      <w:proofErr w:type="spellEnd"/>
      <w:r w:rsidRPr="00A41770">
        <w:rPr>
          <w:rStyle w:val="Emphasis"/>
          <w:b/>
          <w:i w:val="0"/>
          <w:sz w:val="22"/>
        </w:rPr>
        <w:t xml:space="preserve"> Inc. </w:t>
      </w:r>
    </w:p>
    <w:p w14:paraId="20C86D77" w14:textId="63A20D85" w:rsidR="00164704" w:rsidRPr="006135EA" w:rsidRDefault="00164704" w:rsidP="00D71A92">
      <w:pPr>
        <w:tabs>
          <w:tab w:val="left" w:pos="1985"/>
        </w:tabs>
        <w:spacing w:after="0"/>
        <w:jc w:val="both"/>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386F79" w:rsidRPr="00386F79">
        <w:rPr>
          <w:rStyle w:val="Emphasis"/>
          <w:rFonts w:eastAsiaTheme="minorEastAsia"/>
          <w:b/>
          <w:i w:val="0"/>
          <w:sz w:val="22"/>
          <w:lang w:eastAsia="zh-TW"/>
        </w:rPr>
        <w:t xml:space="preserve">On </w:t>
      </w:r>
      <w:r w:rsidR="00397EEE">
        <w:rPr>
          <w:rStyle w:val="Emphasis"/>
          <w:rFonts w:eastAsiaTheme="minorEastAsia"/>
          <w:b/>
          <w:i w:val="0"/>
          <w:sz w:val="22"/>
          <w:lang w:eastAsia="zh-TW"/>
        </w:rPr>
        <w:t>s</w:t>
      </w:r>
      <w:r w:rsidR="0087412B">
        <w:rPr>
          <w:rStyle w:val="Emphasis"/>
          <w:rFonts w:eastAsiaTheme="minorEastAsia"/>
          <w:b/>
          <w:i w:val="0"/>
          <w:sz w:val="22"/>
          <w:lang w:eastAsia="zh-TW"/>
        </w:rPr>
        <w:t xml:space="preserve">idelink </w:t>
      </w:r>
      <w:r w:rsidR="00D52029">
        <w:rPr>
          <w:rStyle w:val="Emphasis"/>
          <w:rFonts w:eastAsiaTheme="minorEastAsia"/>
          <w:b/>
          <w:i w:val="0"/>
          <w:sz w:val="22"/>
          <w:lang w:eastAsia="zh-TW"/>
        </w:rPr>
        <w:t xml:space="preserve">mode-2 </w:t>
      </w:r>
      <w:r w:rsidR="00397EEE">
        <w:rPr>
          <w:rStyle w:val="Emphasis"/>
          <w:rFonts w:eastAsiaTheme="minorEastAsia"/>
          <w:b/>
          <w:i w:val="0"/>
          <w:sz w:val="22"/>
          <w:lang w:eastAsia="zh-TW"/>
        </w:rPr>
        <w:t>r</w:t>
      </w:r>
      <w:r w:rsidR="00386F79" w:rsidRPr="00386F79">
        <w:rPr>
          <w:rStyle w:val="Emphasis"/>
          <w:rFonts w:eastAsiaTheme="minorEastAsia"/>
          <w:b/>
          <w:i w:val="0"/>
          <w:sz w:val="22"/>
          <w:lang w:eastAsia="zh-TW"/>
        </w:rPr>
        <w:t xml:space="preserve">esource </w:t>
      </w:r>
      <w:r w:rsidR="00397EEE">
        <w:rPr>
          <w:rStyle w:val="Emphasis"/>
          <w:rFonts w:eastAsiaTheme="minorEastAsia"/>
          <w:b/>
          <w:i w:val="0"/>
          <w:sz w:val="22"/>
          <w:lang w:eastAsia="zh-TW"/>
        </w:rPr>
        <w:t>a</w:t>
      </w:r>
      <w:r w:rsidR="00386F79" w:rsidRPr="00386F79">
        <w:rPr>
          <w:rStyle w:val="Emphasis"/>
          <w:rFonts w:eastAsiaTheme="minorEastAsia"/>
          <w:b/>
          <w:i w:val="0"/>
          <w:sz w:val="22"/>
          <w:lang w:eastAsia="zh-TW"/>
        </w:rPr>
        <w:t>llocation</w:t>
      </w:r>
    </w:p>
    <w:p w14:paraId="441C25D4" w14:textId="77777777" w:rsidR="00164704" w:rsidRPr="00A41770" w:rsidRDefault="00164704" w:rsidP="00D71A92">
      <w:pPr>
        <w:tabs>
          <w:tab w:val="left" w:pos="1985"/>
        </w:tabs>
        <w:spacing w:after="0"/>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Discussion/Decision</w:t>
      </w:r>
    </w:p>
    <w:p w14:paraId="06E40751" w14:textId="77777777" w:rsidR="004503F9" w:rsidRPr="00183CB7" w:rsidRDefault="004503F9" w:rsidP="00072BFD">
      <w:pPr>
        <w:pStyle w:val="Heading1"/>
        <w:spacing w:before="0" w:after="0"/>
      </w:pPr>
      <w:bookmarkStart w:id="2" w:name="_Ref477948028"/>
      <w:r w:rsidRPr="00183CB7">
        <w:t>Introduction</w:t>
      </w:r>
      <w:bookmarkEnd w:id="2"/>
    </w:p>
    <w:p w14:paraId="7EC10A78" w14:textId="54F2B805" w:rsidR="00373302" w:rsidRDefault="00373302" w:rsidP="00B33BFF">
      <w:pPr>
        <w:rPr>
          <w:rFonts w:eastAsia="新細明體"/>
          <w:lang w:val="en-GB" w:eastAsia="zh-TW"/>
        </w:rPr>
      </w:pPr>
      <w:r w:rsidRPr="00F05C2B">
        <w:rPr>
          <w:rFonts w:eastAsia="新細明體"/>
          <w:lang w:val="en-GB" w:eastAsia="zh-TW"/>
        </w:rPr>
        <w:t>In R</w:t>
      </w:r>
      <w:r>
        <w:rPr>
          <w:rFonts w:eastAsia="新細明體"/>
          <w:lang w:val="en-GB" w:eastAsia="zh-TW"/>
        </w:rPr>
        <w:t>AN1 #97</w:t>
      </w:r>
      <w:r>
        <w:rPr>
          <w:rFonts w:eastAsia="新細明體" w:hint="eastAsia"/>
          <w:lang w:val="en-GB" w:eastAsia="zh-TW"/>
        </w:rPr>
        <w:t xml:space="preserve"> </w:t>
      </w:r>
      <w:r w:rsidRPr="00F05C2B">
        <w:rPr>
          <w:rFonts w:eastAsia="新細明體"/>
          <w:lang w:val="en-GB" w:eastAsia="zh-TW"/>
        </w:rPr>
        <w:t xml:space="preserve">meeting, </w:t>
      </w:r>
      <w:r>
        <w:rPr>
          <w:rFonts w:eastAsia="新細明體"/>
          <w:lang w:val="en-GB" w:eastAsia="zh-TW"/>
        </w:rPr>
        <w:t>the following agreements related to resource allocation were made [1]:</w:t>
      </w:r>
    </w:p>
    <w:p w14:paraId="2889A8F1" w14:textId="77777777" w:rsidR="005C0160" w:rsidRPr="005C0160" w:rsidRDefault="005C0160" w:rsidP="005C0160">
      <w:pPr>
        <w:overflowPunct/>
        <w:autoSpaceDE/>
        <w:autoSpaceDN/>
        <w:adjustRightInd/>
        <w:spacing w:after="0"/>
        <w:textAlignment w:val="auto"/>
        <w:rPr>
          <w:rFonts w:ascii="Times" w:eastAsia="Batang" w:hAnsi="Times"/>
          <w:b/>
          <w:lang w:val="en-GB"/>
        </w:rPr>
      </w:pPr>
      <w:r w:rsidRPr="005C0160">
        <w:rPr>
          <w:rFonts w:ascii="Times" w:eastAsia="Batang" w:hAnsi="Times"/>
          <w:highlight w:val="green"/>
          <w:lang w:val="en-GB"/>
        </w:rPr>
        <w:t>Agreements</w:t>
      </w:r>
      <w:r w:rsidRPr="005C0160">
        <w:rPr>
          <w:rFonts w:ascii="Times" w:eastAsia="Batang" w:hAnsi="Times"/>
          <w:b/>
          <w:lang w:val="en-GB"/>
        </w:rPr>
        <w:t>:</w:t>
      </w:r>
    </w:p>
    <w:p w14:paraId="4422FBCB" w14:textId="77777777" w:rsidR="005C0160" w:rsidRPr="005C0160" w:rsidRDefault="005C0160" w:rsidP="00371CFD">
      <w:pPr>
        <w:numPr>
          <w:ilvl w:val="0"/>
          <w:numId w:val="8"/>
        </w:numPr>
        <w:overflowPunct/>
        <w:autoSpaceDE/>
        <w:autoSpaceDN/>
        <w:adjustRightInd/>
        <w:spacing w:after="0"/>
        <w:textAlignment w:val="auto"/>
        <w:rPr>
          <w:rFonts w:ascii="Times" w:eastAsia="Batang" w:hAnsi="Times"/>
          <w:lang w:eastAsia="x-none"/>
        </w:rPr>
      </w:pPr>
      <w:r w:rsidRPr="005C0160">
        <w:rPr>
          <w:rFonts w:ascii="Times" w:eastAsia="Batang" w:hAnsi="Times"/>
          <w:lang w:eastAsia="x-none"/>
        </w:rPr>
        <w:t>NR V2X Mode-2 supports resource reservation for feedback-based PSSCH retransmissions by signaling associated with a prior transmission of the same TB</w:t>
      </w:r>
    </w:p>
    <w:p w14:paraId="0D227736" w14:textId="77777777" w:rsidR="005C0160" w:rsidRPr="005C0160" w:rsidRDefault="005C0160" w:rsidP="00371CFD">
      <w:pPr>
        <w:numPr>
          <w:ilvl w:val="1"/>
          <w:numId w:val="8"/>
        </w:numPr>
        <w:overflowPunct/>
        <w:autoSpaceDE/>
        <w:autoSpaceDN/>
        <w:adjustRightInd/>
        <w:spacing w:after="0"/>
        <w:textAlignment w:val="auto"/>
        <w:rPr>
          <w:rFonts w:ascii="Times" w:eastAsia="Batang" w:hAnsi="Times"/>
          <w:lang w:eastAsia="x-none"/>
        </w:rPr>
      </w:pPr>
      <w:r w:rsidRPr="005C0160">
        <w:rPr>
          <w:rFonts w:ascii="Times" w:eastAsia="Batang" w:hAnsi="Times"/>
          <w:lang w:eastAsia="x-none"/>
        </w:rPr>
        <w:t>FFS impact on subsequent sensing and resource selection procedures</w:t>
      </w:r>
    </w:p>
    <w:p w14:paraId="7E440BA2" w14:textId="77777777" w:rsidR="005C0160" w:rsidRPr="005C0160" w:rsidRDefault="005C0160" w:rsidP="00371CFD">
      <w:pPr>
        <w:numPr>
          <w:ilvl w:val="1"/>
          <w:numId w:val="8"/>
        </w:numPr>
        <w:overflowPunct/>
        <w:autoSpaceDE/>
        <w:autoSpaceDN/>
        <w:adjustRightInd/>
        <w:spacing w:after="0"/>
        <w:textAlignment w:val="auto"/>
        <w:rPr>
          <w:rFonts w:ascii="Times" w:eastAsia="Batang" w:hAnsi="Times"/>
          <w:lang w:eastAsia="x-none"/>
        </w:rPr>
      </w:pPr>
      <w:r w:rsidRPr="005C0160">
        <w:rPr>
          <w:rFonts w:ascii="Times" w:eastAsia="Batang" w:hAnsi="Times"/>
          <w:lang w:eastAsia="x-none"/>
        </w:rPr>
        <w:t>At least from the transmitter perspective of this TB, usage of HARQ feedback for release of unused resource(s) is supported</w:t>
      </w:r>
    </w:p>
    <w:p w14:paraId="137F4ED3" w14:textId="77777777" w:rsidR="005C0160" w:rsidRPr="005C0160" w:rsidRDefault="005C0160" w:rsidP="00371CFD">
      <w:pPr>
        <w:numPr>
          <w:ilvl w:val="2"/>
          <w:numId w:val="8"/>
        </w:numPr>
        <w:overflowPunct/>
        <w:autoSpaceDE/>
        <w:autoSpaceDN/>
        <w:adjustRightInd/>
        <w:spacing w:after="0"/>
        <w:textAlignment w:val="auto"/>
        <w:rPr>
          <w:rFonts w:ascii="Times" w:eastAsia="Batang" w:hAnsi="Times"/>
          <w:lang w:eastAsia="x-none"/>
        </w:rPr>
      </w:pPr>
      <w:r w:rsidRPr="005C0160">
        <w:rPr>
          <w:rFonts w:ascii="Times" w:eastAsia="Batang" w:hAnsi="Times"/>
          <w:lang w:eastAsia="x-none"/>
        </w:rPr>
        <w:t>No additional signaling is defined for the purpose of release of unused resources by the transmitting UE</w:t>
      </w:r>
    </w:p>
    <w:p w14:paraId="15FFA9A1" w14:textId="77777777" w:rsidR="005C0160" w:rsidRPr="00995E94" w:rsidRDefault="005C0160" w:rsidP="00371CFD">
      <w:pPr>
        <w:numPr>
          <w:ilvl w:val="2"/>
          <w:numId w:val="8"/>
        </w:numPr>
        <w:overflowPunct/>
        <w:autoSpaceDE/>
        <w:autoSpaceDN/>
        <w:adjustRightInd/>
        <w:spacing w:after="0"/>
        <w:textAlignment w:val="auto"/>
        <w:rPr>
          <w:rFonts w:ascii="Times" w:eastAsia="Batang" w:hAnsi="Times"/>
          <w:color w:val="000000" w:themeColor="text1"/>
          <w:lang w:eastAsia="x-none"/>
        </w:rPr>
      </w:pPr>
      <w:r w:rsidRPr="005C0160">
        <w:rPr>
          <w:rFonts w:ascii="Times" w:eastAsia="Batang" w:hAnsi="Times"/>
          <w:lang w:eastAsia="x-none"/>
        </w:rPr>
        <w:t xml:space="preserve">FFS </w:t>
      </w:r>
      <w:r w:rsidRPr="00995E94">
        <w:rPr>
          <w:rFonts w:ascii="Times" w:eastAsia="Batang" w:hAnsi="Times"/>
          <w:color w:val="000000" w:themeColor="text1"/>
          <w:lang w:eastAsia="x-none"/>
        </w:rPr>
        <w:t>the behavior of the receiver UE(s) of this TB and other UEs</w:t>
      </w:r>
    </w:p>
    <w:p w14:paraId="599133BD" w14:textId="77777777" w:rsidR="005C0160" w:rsidRPr="005C0160" w:rsidRDefault="005C0160" w:rsidP="005C0160">
      <w:pPr>
        <w:overflowPunct/>
        <w:autoSpaceDE/>
        <w:autoSpaceDN/>
        <w:adjustRightInd/>
        <w:spacing w:after="0"/>
        <w:textAlignment w:val="auto"/>
        <w:rPr>
          <w:rFonts w:ascii="Times" w:eastAsia="Batang" w:hAnsi="Times"/>
          <w:lang w:eastAsia="x-none"/>
        </w:rPr>
      </w:pPr>
      <w:r w:rsidRPr="005C0160">
        <w:rPr>
          <w:rFonts w:ascii="Times" w:eastAsia="Batang" w:hAnsi="Times"/>
          <w:highlight w:val="green"/>
          <w:lang w:eastAsia="x-none"/>
        </w:rPr>
        <w:t>Agreements</w:t>
      </w:r>
      <w:r w:rsidRPr="005C0160">
        <w:rPr>
          <w:rFonts w:ascii="Times" w:eastAsia="Batang" w:hAnsi="Times"/>
          <w:lang w:eastAsia="x-none"/>
        </w:rPr>
        <w:t>:</w:t>
      </w:r>
    </w:p>
    <w:p w14:paraId="327AADCE" w14:textId="77777777" w:rsidR="005C0160" w:rsidRPr="005C0160" w:rsidRDefault="005C0160" w:rsidP="00371CFD">
      <w:pPr>
        <w:numPr>
          <w:ilvl w:val="0"/>
          <w:numId w:val="9"/>
        </w:numPr>
        <w:overflowPunct/>
        <w:autoSpaceDE/>
        <w:autoSpaceDN/>
        <w:adjustRightInd/>
        <w:spacing w:after="0"/>
        <w:textAlignment w:val="auto"/>
        <w:rPr>
          <w:rFonts w:ascii="Times" w:eastAsia="Batang" w:hAnsi="Times"/>
          <w:lang w:eastAsia="x-none"/>
        </w:rPr>
      </w:pPr>
      <w:r w:rsidRPr="005C0160">
        <w:rPr>
          <w:rFonts w:ascii="Times" w:eastAsia="Batang" w:hAnsi="Times"/>
          <w:lang w:eastAsia="x-none"/>
        </w:rPr>
        <w:t>RAN1 to further select between the following options of sidelink resource reservation for blind retransmissions:</w:t>
      </w:r>
    </w:p>
    <w:p w14:paraId="276A9101" w14:textId="77777777" w:rsidR="005C0160" w:rsidRPr="005C0160" w:rsidRDefault="005C0160" w:rsidP="00371CFD">
      <w:pPr>
        <w:numPr>
          <w:ilvl w:val="1"/>
          <w:numId w:val="8"/>
        </w:numPr>
        <w:overflowPunct/>
        <w:autoSpaceDE/>
        <w:autoSpaceDN/>
        <w:adjustRightInd/>
        <w:spacing w:after="0"/>
        <w:textAlignment w:val="auto"/>
        <w:rPr>
          <w:rFonts w:ascii="Times" w:eastAsia="Batang" w:hAnsi="Times"/>
          <w:lang w:eastAsia="x-none"/>
        </w:rPr>
      </w:pPr>
      <w:r w:rsidRPr="005C0160">
        <w:rPr>
          <w:rFonts w:ascii="Times" w:eastAsia="Batang" w:hAnsi="Times"/>
          <w:lang w:eastAsia="x-none"/>
        </w:rPr>
        <w:t>Option 1: A transmission can reserve resources for none, one, or more than one blind retransmission</w:t>
      </w:r>
    </w:p>
    <w:p w14:paraId="3E498CAF" w14:textId="77777777" w:rsidR="005C0160" w:rsidRPr="005C0160" w:rsidRDefault="005C0160" w:rsidP="00371CFD">
      <w:pPr>
        <w:numPr>
          <w:ilvl w:val="1"/>
          <w:numId w:val="8"/>
        </w:numPr>
        <w:overflowPunct/>
        <w:autoSpaceDE/>
        <w:autoSpaceDN/>
        <w:adjustRightInd/>
        <w:spacing w:after="0"/>
        <w:textAlignment w:val="auto"/>
        <w:rPr>
          <w:rFonts w:ascii="Times" w:eastAsia="Batang" w:hAnsi="Times"/>
          <w:lang w:eastAsia="x-none"/>
        </w:rPr>
      </w:pPr>
      <w:r w:rsidRPr="005C0160">
        <w:rPr>
          <w:rFonts w:ascii="Times" w:eastAsia="Batang" w:hAnsi="Times"/>
          <w:lang w:eastAsia="x-none"/>
        </w:rPr>
        <w:t xml:space="preserve">Option 2: </w:t>
      </w:r>
      <w:r w:rsidRPr="00D64335">
        <w:rPr>
          <w:rFonts w:ascii="Times" w:eastAsia="Batang" w:hAnsi="Times"/>
          <w:lang w:eastAsia="x-none"/>
        </w:rPr>
        <w:t>A transmission can reserve resource for none or one blind retransmission</w:t>
      </w:r>
    </w:p>
    <w:p w14:paraId="376A459E" w14:textId="77777777" w:rsidR="005C0160" w:rsidRPr="005C0160" w:rsidRDefault="005C0160" w:rsidP="005C0160">
      <w:pPr>
        <w:overflowPunct/>
        <w:autoSpaceDE/>
        <w:autoSpaceDN/>
        <w:adjustRightInd/>
        <w:spacing w:after="0"/>
        <w:textAlignment w:val="auto"/>
        <w:rPr>
          <w:rFonts w:ascii="Times" w:eastAsia="Batang" w:hAnsi="Times"/>
          <w:lang w:val="en-GB"/>
        </w:rPr>
      </w:pPr>
      <w:r w:rsidRPr="005C0160">
        <w:rPr>
          <w:rFonts w:ascii="Times" w:eastAsia="Batang" w:hAnsi="Times"/>
          <w:highlight w:val="green"/>
          <w:lang w:val="en-GB"/>
        </w:rPr>
        <w:t>Agreements</w:t>
      </w:r>
      <w:r w:rsidRPr="005C0160">
        <w:rPr>
          <w:rFonts w:ascii="Times" w:eastAsia="Batang" w:hAnsi="Times"/>
          <w:lang w:val="en-GB"/>
        </w:rPr>
        <w:t>:</w:t>
      </w:r>
    </w:p>
    <w:p w14:paraId="02FD8429" w14:textId="77777777" w:rsidR="005C0160" w:rsidRPr="005C0160" w:rsidRDefault="005C0160" w:rsidP="00371CFD">
      <w:pPr>
        <w:numPr>
          <w:ilvl w:val="0"/>
          <w:numId w:val="10"/>
        </w:numPr>
        <w:overflowPunct/>
        <w:autoSpaceDE/>
        <w:autoSpaceDN/>
        <w:adjustRightInd/>
        <w:spacing w:after="0"/>
        <w:jc w:val="both"/>
        <w:textAlignment w:val="auto"/>
      </w:pPr>
      <w:r w:rsidRPr="005C0160">
        <w:t>Resource selection window is defined as a time interval where a UE selects sidelink resources for transmission</w:t>
      </w:r>
    </w:p>
    <w:p w14:paraId="52C3D07E" w14:textId="77777777" w:rsidR="005C0160" w:rsidRPr="005C0160" w:rsidRDefault="005C0160" w:rsidP="00371CFD">
      <w:pPr>
        <w:numPr>
          <w:ilvl w:val="1"/>
          <w:numId w:val="10"/>
        </w:numPr>
        <w:overflowPunct/>
        <w:autoSpaceDE/>
        <w:autoSpaceDN/>
        <w:adjustRightInd/>
        <w:spacing w:after="0"/>
        <w:jc w:val="both"/>
        <w:textAlignment w:val="auto"/>
        <w:rPr>
          <w:rFonts w:ascii="Times" w:eastAsia="Batang" w:hAnsi="Times"/>
          <w:lang w:val="en-GB" w:eastAsia="x-none"/>
        </w:rPr>
      </w:pPr>
      <w:r w:rsidRPr="005C0160">
        <w:rPr>
          <w:rFonts w:ascii="Times" w:eastAsia="Batang" w:hAnsi="Times"/>
          <w:lang w:val="en-GB" w:eastAsia="x-none"/>
        </w:rPr>
        <w:t xml:space="preserve">The </w:t>
      </w:r>
      <w:r w:rsidRPr="00D64335">
        <w:rPr>
          <w:rFonts w:ascii="Times" w:eastAsia="Batang" w:hAnsi="Times"/>
          <w:lang w:val="en-GB" w:eastAsia="x-none"/>
        </w:rPr>
        <w:t>resource selection window</w:t>
      </w:r>
      <w:r w:rsidRPr="005C0160">
        <w:rPr>
          <w:rFonts w:ascii="Times" w:eastAsia="Batang" w:hAnsi="Times"/>
          <w:lang w:val="en-GB" w:eastAsia="x-none"/>
        </w:rPr>
        <w:t xml:space="preserve"> starts T1 </w:t>
      </w:r>
      <w:r w:rsidRPr="005C0160">
        <w:rPr>
          <w:rFonts w:ascii="Times" w:eastAsia="Batang" w:hAnsi="Times" w:cs="Times"/>
          <w:lang w:val="en-GB" w:eastAsia="x-none"/>
        </w:rPr>
        <w:t xml:space="preserve">≥ </w:t>
      </w:r>
      <w:r w:rsidRPr="005C0160">
        <w:rPr>
          <w:rFonts w:ascii="Times" w:eastAsia="Batang" w:hAnsi="Times"/>
          <w:lang w:val="en-GB" w:eastAsia="x-none"/>
        </w:rPr>
        <w:t>0 after a resource (re-)selection trigger and is bounded by at least a remaining packet delay budget</w:t>
      </w:r>
    </w:p>
    <w:p w14:paraId="3D224313" w14:textId="77777777" w:rsidR="005C0160" w:rsidRPr="005C0160" w:rsidRDefault="005C0160" w:rsidP="00371CFD">
      <w:pPr>
        <w:numPr>
          <w:ilvl w:val="1"/>
          <w:numId w:val="10"/>
        </w:numPr>
        <w:overflowPunct/>
        <w:autoSpaceDE/>
        <w:autoSpaceDN/>
        <w:adjustRightInd/>
        <w:spacing w:after="0"/>
        <w:jc w:val="both"/>
        <w:textAlignment w:val="auto"/>
        <w:rPr>
          <w:rFonts w:ascii="Times" w:eastAsia="Batang" w:hAnsi="Times"/>
          <w:lang w:val="en-GB" w:eastAsia="x-none"/>
        </w:rPr>
      </w:pPr>
      <w:r w:rsidRPr="005C0160">
        <w:rPr>
          <w:rFonts w:ascii="Times" w:eastAsia="Batang" w:hAnsi="Times"/>
          <w:lang w:val="en-GB" w:eastAsia="x-none"/>
        </w:rPr>
        <w:t xml:space="preserve">FFS T1 </w:t>
      </w:r>
      <w:r w:rsidRPr="005C0160">
        <w:rPr>
          <w:rFonts w:ascii="Times" w:eastAsia="Batang" w:hAnsi="Times" w:cs="Times"/>
          <w:lang w:val="en-GB" w:eastAsia="x-none"/>
        </w:rPr>
        <w:t>value</w:t>
      </w:r>
      <w:r w:rsidRPr="005C0160">
        <w:rPr>
          <w:rFonts w:ascii="Times" w:eastAsia="Batang" w:hAnsi="Times"/>
          <w:lang w:val="en-GB" w:eastAsia="x-none"/>
        </w:rPr>
        <w:t xml:space="preserve">, whether it is measured in slots, symbols, </w:t>
      </w:r>
      <w:proofErr w:type="spellStart"/>
      <w:r w:rsidRPr="005C0160">
        <w:rPr>
          <w:rFonts w:ascii="Times" w:eastAsia="Batang" w:hAnsi="Times"/>
          <w:lang w:val="en-GB" w:eastAsia="x-none"/>
        </w:rPr>
        <w:t>ms</w:t>
      </w:r>
      <w:proofErr w:type="spellEnd"/>
      <w:r w:rsidRPr="005C0160">
        <w:rPr>
          <w:rFonts w:ascii="Times" w:eastAsia="Batang" w:hAnsi="Times"/>
          <w:lang w:val="en-GB" w:eastAsia="x-none"/>
        </w:rPr>
        <w:t>, etc.</w:t>
      </w:r>
    </w:p>
    <w:p w14:paraId="6673FD73" w14:textId="77777777" w:rsidR="005C0160" w:rsidRPr="005C0160" w:rsidRDefault="005C0160" w:rsidP="00371CFD">
      <w:pPr>
        <w:numPr>
          <w:ilvl w:val="1"/>
          <w:numId w:val="10"/>
        </w:numPr>
        <w:overflowPunct/>
        <w:autoSpaceDE/>
        <w:autoSpaceDN/>
        <w:adjustRightInd/>
        <w:spacing w:after="0"/>
        <w:jc w:val="both"/>
        <w:textAlignment w:val="auto"/>
        <w:rPr>
          <w:rFonts w:ascii="Times" w:eastAsia="Batang" w:hAnsi="Times"/>
          <w:lang w:val="en-GB" w:eastAsia="x-none"/>
        </w:rPr>
      </w:pPr>
      <w:r w:rsidRPr="005C0160">
        <w:rPr>
          <w:rFonts w:ascii="Times" w:eastAsia="Batang" w:hAnsi="Times"/>
          <w:lang w:val="en-GB" w:eastAsia="x-none"/>
        </w:rPr>
        <w:t>FFS other conditions</w:t>
      </w:r>
    </w:p>
    <w:p w14:paraId="53D67DF9" w14:textId="77777777" w:rsidR="00C0789A" w:rsidRPr="004E319A" w:rsidRDefault="00C0789A" w:rsidP="00C0789A">
      <w:pPr>
        <w:spacing w:after="0"/>
        <w:rPr>
          <w:rFonts w:ascii="Times" w:eastAsia="Batang" w:hAnsi="Times"/>
        </w:rPr>
      </w:pPr>
      <w:r w:rsidRPr="004E319A">
        <w:rPr>
          <w:rFonts w:ascii="Times" w:eastAsia="Batang" w:hAnsi="Times"/>
          <w:highlight w:val="green"/>
        </w:rPr>
        <w:t>Agreements</w:t>
      </w:r>
      <w:r w:rsidRPr="004E319A">
        <w:rPr>
          <w:rFonts w:ascii="Times" w:eastAsia="Batang" w:hAnsi="Times"/>
        </w:rPr>
        <w:t>:</w:t>
      </w:r>
    </w:p>
    <w:p w14:paraId="66ABA3A1" w14:textId="77777777" w:rsidR="00C0789A" w:rsidRPr="004E319A" w:rsidRDefault="00C0789A" w:rsidP="00C0789A">
      <w:pPr>
        <w:numPr>
          <w:ilvl w:val="0"/>
          <w:numId w:val="12"/>
        </w:numPr>
        <w:overflowPunct/>
        <w:autoSpaceDE/>
        <w:autoSpaceDN/>
        <w:adjustRightInd/>
        <w:spacing w:after="0"/>
        <w:textAlignment w:val="auto"/>
        <w:rPr>
          <w:rFonts w:ascii="Times" w:eastAsia="Batang" w:hAnsi="Times"/>
        </w:rPr>
      </w:pPr>
      <w:r w:rsidRPr="004E319A">
        <w:rPr>
          <w:rFonts w:ascii="Times" w:eastAsia="Batang" w:hAnsi="Times"/>
        </w:rPr>
        <w:t>Support a sub-channel as the minimum granularity in frequency domain for the sensing for PSSCH resource selection</w:t>
      </w:r>
    </w:p>
    <w:p w14:paraId="61B14016" w14:textId="77777777" w:rsidR="00C0789A" w:rsidRPr="004E319A" w:rsidRDefault="00C0789A" w:rsidP="00C0789A">
      <w:pPr>
        <w:numPr>
          <w:ilvl w:val="1"/>
          <w:numId w:val="12"/>
        </w:numPr>
        <w:overflowPunct/>
        <w:autoSpaceDE/>
        <w:autoSpaceDN/>
        <w:adjustRightInd/>
        <w:spacing w:after="0"/>
        <w:textAlignment w:val="auto"/>
        <w:rPr>
          <w:rFonts w:ascii="Times" w:eastAsia="Batang" w:hAnsi="Times"/>
        </w:rPr>
      </w:pPr>
      <w:r w:rsidRPr="004E319A">
        <w:rPr>
          <w:rFonts w:ascii="Times" w:eastAsia="Batang" w:hAnsi="Times"/>
        </w:rPr>
        <w:t>No additional sensing for other channels</w:t>
      </w:r>
    </w:p>
    <w:p w14:paraId="0ACF24E9" w14:textId="77777777" w:rsidR="005C0160" w:rsidRPr="005C0160" w:rsidRDefault="005C0160" w:rsidP="005C0160">
      <w:pPr>
        <w:overflowPunct/>
        <w:autoSpaceDE/>
        <w:autoSpaceDN/>
        <w:adjustRightInd/>
        <w:spacing w:after="0"/>
        <w:textAlignment w:val="auto"/>
        <w:rPr>
          <w:rFonts w:ascii="Times" w:eastAsia="Batang" w:hAnsi="Times"/>
          <w:szCs w:val="24"/>
        </w:rPr>
      </w:pPr>
    </w:p>
    <w:p w14:paraId="3C85B9BA" w14:textId="5BB5671F" w:rsidR="00D52029" w:rsidRDefault="00D52029" w:rsidP="004D678B">
      <w:pPr>
        <w:jc w:val="both"/>
        <w:rPr>
          <w:rFonts w:eastAsia="新細明體"/>
          <w:lang w:val="en-GB" w:eastAsia="zh-TW"/>
        </w:rPr>
      </w:pPr>
      <w:r w:rsidRPr="00F05C2B">
        <w:rPr>
          <w:rFonts w:eastAsia="新細明體"/>
          <w:lang w:val="en-GB" w:eastAsia="zh-TW"/>
        </w:rPr>
        <w:t>In R</w:t>
      </w:r>
      <w:r>
        <w:rPr>
          <w:rFonts w:eastAsia="新細明體"/>
          <w:lang w:val="en-GB" w:eastAsia="zh-TW"/>
        </w:rPr>
        <w:t>AN1 #96bis</w:t>
      </w:r>
      <w:r w:rsidR="004D678B">
        <w:rPr>
          <w:rFonts w:eastAsia="新細明體"/>
          <w:lang w:val="en-GB" w:eastAsia="zh-TW"/>
        </w:rPr>
        <w:t xml:space="preserve"> and 96 </w:t>
      </w:r>
      <w:r w:rsidRPr="00F05C2B">
        <w:rPr>
          <w:rFonts w:eastAsia="新細明體"/>
          <w:lang w:val="en-GB" w:eastAsia="zh-TW"/>
        </w:rPr>
        <w:t>meeting</w:t>
      </w:r>
      <w:r w:rsidR="00885881">
        <w:rPr>
          <w:rFonts w:eastAsia="新細明體"/>
          <w:lang w:val="en-GB" w:eastAsia="zh-TW"/>
        </w:rPr>
        <w:t>s</w:t>
      </w:r>
      <w:r w:rsidRPr="00F05C2B">
        <w:rPr>
          <w:rFonts w:eastAsia="新細明體"/>
          <w:lang w:val="en-GB" w:eastAsia="zh-TW"/>
        </w:rPr>
        <w:t xml:space="preserve">, </w:t>
      </w:r>
      <w:r>
        <w:rPr>
          <w:rFonts w:eastAsia="新細明體"/>
          <w:lang w:val="en-GB" w:eastAsia="zh-TW"/>
        </w:rPr>
        <w:t xml:space="preserve">the following agreements related to </w:t>
      </w:r>
      <w:r w:rsidR="00885881">
        <w:rPr>
          <w:rFonts w:eastAsia="新細明體"/>
          <w:lang w:val="en-GB" w:eastAsia="zh-TW"/>
        </w:rPr>
        <w:t>resource allocation were made [2</w:t>
      </w:r>
      <w:r>
        <w:rPr>
          <w:rFonts w:eastAsia="新細明體"/>
          <w:lang w:val="en-GB" w:eastAsia="zh-TW"/>
        </w:rPr>
        <w:t>]</w:t>
      </w:r>
      <w:r w:rsidR="00B40B2D">
        <w:rPr>
          <w:rFonts w:eastAsia="新細明體"/>
          <w:lang w:val="en-GB" w:eastAsia="zh-TW"/>
        </w:rPr>
        <w:t>, [3]</w:t>
      </w:r>
      <w:r>
        <w:rPr>
          <w:rFonts w:eastAsia="新細明體"/>
          <w:lang w:val="en-GB" w:eastAsia="zh-TW"/>
        </w:rPr>
        <w:t>:</w:t>
      </w:r>
    </w:p>
    <w:p w14:paraId="4A52BF6B" w14:textId="77777777" w:rsidR="00D52029" w:rsidRPr="00C66E2E" w:rsidRDefault="00D52029" w:rsidP="00D52029">
      <w:pPr>
        <w:rPr>
          <w:b/>
          <w:lang w:eastAsia="x-none"/>
        </w:rPr>
      </w:pPr>
      <w:r w:rsidRPr="00C66E2E">
        <w:rPr>
          <w:highlight w:val="green"/>
          <w:lang w:eastAsia="x-none"/>
        </w:rPr>
        <w:t>Agreements</w:t>
      </w:r>
      <w:r w:rsidRPr="00C66E2E">
        <w:rPr>
          <w:b/>
          <w:lang w:eastAsia="x-none"/>
        </w:rPr>
        <w:t>:</w:t>
      </w:r>
    </w:p>
    <w:p w14:paraId="63865299" w14:textId="77777777" w:rsidR="00D52029" w:rsidRPr="00C66E2E" w:rsidRDefault="00D52029" w:rsidP="00371CFD">
      <w:pPr>
        <w:numPr>
          <w:ilvl w:val="0"/>
          <w:numId w:val="8"/>
        </w:numPr>
        <w:overflowPunct/>
        <w:autoSpaceDE/>
        <w:autoSpaceDN/>
        <w:adjustRightInd/>
        <w:spacing w:after="0"/>
        <w:jc w:val="both"/>
        <w:textAlignment w:val="auto"/>
        <w:rPr>
          <w:lang w:eastAsia="x-none"/>
        </w:rPr>
      </w:pPr>
      <w:r w:rsidRPr="00C66E2E">
        <w:rPr>
          <w:lang w:eastAsia="x-none"/>
        </w:rPr>
        <w:t>NR V2X supports an initial transmission of a TB without reservation, based on sensing and resource selection procedure</w:t>
      </w:r>
    </w:p>
    <w:p w14:paraId="331B928C" w14:textId="77777777" w:rsidR="00D52029" w:rsidRPr="00C66E2E" w:rsidRDefault="00D52029" w:rsidP="00371CFD">
      <w:pPr>
        <w:numPr>
          <w:ilvl w:val="0"/>
          <w:numId w:val="8"/>
        </w:numPr>
        <w:overflowPunct/>
        <w:autoSpaceDE/>
        <w:autoSpaceDN/>
        <w:adjustRightInd/>
        <w:spacing w:after="0"/>
        <w:jc w:val="both"/>
        <w:textAlignment w:val="auto"/>
        <w:rPr>
          <w:lang w:eastAsia="x-none"/>
        </w:rPr>
      </w:pPr>
      <w:r w:rsidRPr="00C66E2E">
        <w:rPr>
          <w:lang w:eastAsia="x-none"/>
        </w:rPr>
        <w:t>NR V2X supports reservation of a sidelink resource for an initial transmission of a TB at least by an SCI associated with a different TB, based on sensing and resource selection procedure</w:t>
      </w:r>
    </w:p>
    <w:p w14:paraId="43D1CBF7" w14:textId="77777777" w:rsidR="00D52029" w:rsidRPr="00C66E2E" w:rsidRDefault="00D52029" w:rsidP="00371CFD">
      <w:pPr>
        <w:numPr>
          <w:ilvl w:val="1"/>
          <w:numId w:val="8"/>
        </w:numPr>
        <w:overflowPunct/>
        <w:autoSpaceDE/>
        <w:autoSpaceDN/>
        <w:adjustRightInd/>
        <w:spacing w:after="0"/>
        <w:jc w:val="both"/>
        <w:textAlignment w:val="auto"/>
        <w:rPr>
          <w:lang w:eastAsia="x-none"/>
        </w:rPr>
      </w:pPr>
      <w:r w:rsidRPr="00C66E2E">
        <w:rPr>
          <w:lang w:eastAsia="x-none"/>
        </w:rPr>
        <w:t>This functionality can be enabled/disabled by (pre-)configuration</w:t>
      </w:r>
    </w:p>
    <w:p w14:paraId="7132F0F4" w14:textId="628AAB07" w:rsidR="00D52029" w:rsidRPr="00D52029" w:rsidRDefault="00D52029" w:rsidP="00371CFD">
      <w:pPr>
        <w:numPr>
          <w:ilvl w:val="0"/>
          <w:numId w:val="8"/>
        </w:numPr>
        <w:overflowPunct/>
        <w:autoSpaceDE/>
        <w:autoSpaceDN/>
        <w:adjustRightInd/>
        <w:spacing w:after="120"/>
        <w:ind w:left="714" w:hanging="357"/>
        <w:jc w:val="both"/>
        <w:textAlignment w:val="auto"/>
        <w:rPr>
          <w:lang w:eastAsia="x-none"/>
        </w:rPr>
      </w:pPr>
      <w:r w:rsidRPr="00D52029">
        <w:rPr>
          <w:lang w:eastAsia="x-none"/>
        </w:rPr>
        <w:t xml:space="preserve">FFS </w:t>
      </w:r>
      <w:r w:rsidRPr="00D64335">
        <w:rPr>
          <w:lang w:eastAsia="x-none"/>
        </w:rPr>
        <w:t>Standalone PSCCH transmissions for resource reservations</w:t>
      </w:r>
      <w:r w:rsidRPr="00D52029">
        <w:rPr>
          <w:lang w:eastAsia="x-none"/>
        </w:rPr>
        <w:t xml:space="preserve"> are supported in NR V2X</w:t>
      </w:r>
    </w:p>
    <w:p w14:paraId="5C5BB05B" w14:textId="77777777" w:rsidR="00D52029" w:rsidRPr="00F847DE" w:rsidRDefault="00D52029" w:rsidP="00D52029">
      <w:pPr>
        <w:pStyle w:val="3GPPAgreements"/>
        <w:numPr>
          <w:ilvl w:val="0"/>
          <w:numId w:val="0"/>
        </w:numPr>
        <w:ind w:left="284" w:hanging="284"/>
        <w:rPr>
          <w:sz w:val="20"/>
        </w:rPr>
      </w:pPr>
      <w:r w:rsidRPr="00F847DE">
        <w:rPr>
          <w:sz w:val="20"/>
          <w:highlight w:val="green"/>
        </w:rPr>
        <w:t>Agreements</w:t>
      </w:r>
      <w:r w:rsidRPr="00F847DE">
        <w:rPr>
          <w:sz w:val="20"/>
        </w:rPr>
        <w:t>:</w:t>
      </w:r>
    </w:p>
    <w:p w14:paraId="44897D9C" w14:textId="77777777" w:rsidR="00D52029" w:rsidRPr="00F847DE" w:rsidRDefault="00D52029" w:rsidP="00371CFD">
      <w:pPr>
        <w:pStyle w:val="3GPPAgreements"/>
        <w:numPr>
          <w:ilvl w:val="0"/>
          <w:numId w:val="5"/>
        </w:numPr>
        <w:rPr>
          <w:sz w:val="20"/>
        </w:rPr>
      </w:pPr>
      <w:r w:rsidRPr="00D64335">
        <w:rPr>
          <w:sz w:val="20"/>
        </w:rPr>
        <w:t>Blind retransmissions of a TB</w:t>
      </w:r>
      <w:r w:rsidRPr="00F847DE">
        <w:rPr>
          <w:sz w:val="20"/>
        </w:rPr>
        <w:t xml:space="preserve"> are supported for SL by NR-V2X</w:t>
      </w:r>
    </w:p>
    <w:p w14:paraId="69A49606" w14:textId="77777777" w:rsidR="00D52029" w:rsidRPr="00F847DE" w:rsidRDefault="00D52029" w:rsidP="00371CFD">
      <w:pPr>
        <w:pStyle w:val="3GPPAgreements"/>
        <w:numPr>
          <w:ilvl w:val="1"/>
          <w:numId w:val="5"/>
        </w:numPr>
        <w:rPr>
          <w:sz w:val="20"/>
        </w:rPr>
      </w:pPr>
      <w:r w:rsidRPr="00F847DE">
        <w:rPr>
          <w:sz w:val="20"/>
        </w:rPr>
        <w:t>Details are for the WI phase</w:t>
      </w:r>
    </w:p>
    <w:p w14:paraId="10FE7E20" w14:textId="77777777" w:rsidR="00D52029" w:rsidRPr="000B6914" w:rsidRDefault="00D52029" w:rsidP="00D52029">
      <w:pPr>
        <w:pStyle w:val="3GPPAgreements"/>
        <w:numPr>
          <w:ilvl w:val="0"/>
          <w:numId w:val="0"/>
        </w:numPr>
        <w:ind w:left="284" w:hanging="284"/>
        <w:rPr>
          <w:sz w:val="20"/>
        </w:rPr>
      </w:pPr>
      <w:r w:rsidRPr="000B6914">
        <w:rPr>
          <w:sz w:val="20"/>
          <w:highlight w:val="green"/>
        </w:rPr>
        <w:t>Agreements</w:t>
      </w:r>
      <w:r w:rsidRPr="000B6914">
        <w:rPr>
          <w:sz w:val="20"/>
        </w:rPr>
        <w:t>:</w:t>
      </w:r>
    </w:p>
    <w:p w14:paraId="0E395464" w14:textId="77777777" w:rsidR="00D52029" w:rsidRPr="000B6914" w:rsidRDefault="00D52029" w:rsidP="00371CFD">
      <w:pPr>
        <w:pStyle w:val="3GPPAgreements"/>
        <w:numPr>
          <w:ilvl w:val="0"/>
          <w:numId w:val="6"/>
        </w:numPr>
        <w:rPr>
          <w:sz w:val="20"/>
        </w:rPr>
      </w:pPr>
      <w:r w:rsidRPr="000B6914">
        <w:rPr>
          <w:sz w:val="20"/>
        </w:rPr>
        <w:lastRenderedPageBreak/>
        <w:t>Mode-2 sensing procedure utilizes the following sidelink measurement</w:t>
      </w:r>
    </w:p>
    <w:p w14:paraId="48672DBC" w14:textId="77777777" w:rsidR="00D52029" w:rsidRPr="000B6914" w:rsidRDefault="00D52029" w:rsidP="00371CFD">
      <w:pPr>
        <w:pStyle w:val="3GPPAgreements"/>
        <w:numPr>
          <w:ilvl w:val="1"/>
          <w:numId w:val="6"/>
        </w:numPr>
        <w:rPr>
          <w:sz w:val="20"/>
        </w:rPr>
      </w:pPr>
      <w:r w:rsidRPr="000B6914">
        <w:rPr>
          <w:sz w:val="20"/>
        </w:rPr>
        <w:t xml:space="preserve">L1 </w:t>
      </w:r>
      <w:r w:rsidRPr="00D64335">
        <w:rPr>
          <w:sz w:val="20"/>
        </w:rPr>
        <w:t>SL-RSRP based on sidelink DMRS</w:t>
      </w:r>
      <w:r w:rsidRPr="000B6914">
        <w:rPr>
          <w:sz w:val="20"/>
        </w:rPr>
        <w:t xml:space="preserve"> when the corresponding SCI is decoded</w:t>
      </w:r>
    </w:p>
    <w:p w14:paraId="395261FC" w14:textId="77777777" w:rsidR="00D52029" w:rsidRPr="000B6914" w:rsidRDefault="00D52029" w:rsidP="00371CFD">
      <w:pPr>
        <w:pStyle w:val="3GPPAgreements"/>
        <w:numPr>
          <w:ilvl w:val="2"/>
          <w:numId w:val="6"/>
        </w:numPr>
        <w:rPr>
          <w:sz w:val="20"/>
        </w:rPr>
      </w:pPr>
      <w:r w:rsidRPr="000B6914">
        <w:rPr>
          <w:sz w:val="20"/>
        </w:rPr>
        <w:t>FFS whether/which measurement is used if the corresponding SCI is not decoded e.g. SL-RSRP after blind DMRS detection, SL-RSSI</w:t>
      </w:r>
    </w:p>
    <w:p w14:paraId="67F47BB5" w14:textId="77777777" w:rsidR="00C0789A" w:rsidRDefault="00C0789A" w:rsidP="00DC0384">
      <w:pPr>
        <w:jc w:val="both"/>
        <w:rPr>
          <w:rFonts w:eastAsiaTheme="minorEastAsia"/>
          <w:lang w:val="en-GB" w:eastAsia="zh-TW"/>
        </w:rPr>
      </w:pPr>
    </w:p>
    <w:p w14:paraId="44405258" w14:textId="48402F8A" w:rsidR="006D5747" w:rsidRDefault="00920471" w:rsidP="00DC0384">
      <w:pPr>
        <w:jc w:val="both"/>
        <w:rPr>
          <w:rFonts w:eastAsiaTheme="minorEastAsia"/>
          <w:lang w:val="en-GB" w:eastAsia="zh-TW"/>
        </w:rPr>
      </w:pPr>
      <w:r>
        <w:rPr>
          <w:rFonts w:eastAsiaTheme="minorEastAsia" w:hint="eastAsia"/>
          <w:lang w:val="en-GB" w:eastAsia="zh-TW"/>
        </w:rPr>
        <w:t xml:space="preserve">In </w:t>
      </w:r>
      <w:r w:rsidR="00F61BB9">
        <w:rPr>
          <w:rFonts w:eastAsiaTheme="minorEastAsia"/>
          <w:lang w:val="en-GB" w:eastAsia="zh-TW"/>
        </w:rPr>
        <w:t xml:space="preserve">this contribution, we </w:t>
      </w:r>
      <w:r w:rsidR="006D5747">
        <w:rPr>
          <w:rFonts w:eastAsiaTheme="minorEastAsia"/>
          <w:lang w:val="en-GB" w:eastAsia="zh-TW"/>
        </w:rPr>
        <w:t xml:space="preserve">would like to </w:t>
      </w:r>
      <w:r w:rsidR="006A48F8">
        <w:rPr>
          <w:rFonts w:eastAsiaTheme="minorEastAsia"/>
          <w:lang w:val="en-GB" w:eastAsia="zh-TW"/>
        </w:rPr>
        <w:t>discuss</w:t>
      </w:r>
      <w:r w:rsidR="00916CC8">
        <w:rPr>
          <w:rFonts w:eastAsiaTheme="minorEastAsia"/>
          <w:lang w:val="en-GB" w:eastAsia="zh-TW"/>
        </w:rPr>
        <w:t xml:space="preserve"> </w:t>
      </w:r>
      <w:r w:rsidR="00EA3743">
        <w:rPr>
          <w:rFonts w:eastAsiaTheme="minorEastAsia"/>
          <w:lang w:val="en-GB" w:eastAsia="zh-TW"/>
        </w:rPr>
        <w:t xml:space="preserve">NR V2X </w:t>
      </w:r>
      <w:r w:rsidR="00C91229">
        <w:rPr>
          <w:rFonts w:eastAsiaTheme="minorEastAsia"/>
          <w:lang w:val="en-GB" w:eastAsia="zh-TW"/>
        </w:rPr>
        <w:t>sidelink</w:t>
      </w:r>
      <w:r w:rsidR="00A01D85">
        <w:rPr>
          <w:rFonts w:eastAsiaTheme="minorEastAsia"/>
          <w:lang w:val="en-GB" w:eastAsia="zh-TW"/>
        </w:rPr>
        <w:t xml:space="preserve"> M</w:t>
      </w:r>
      <w:r w:rsidR="000F17D2">
        <w:rPr>
          <w:rFonts w:eastAsiaTheme="minorEastAsia"/>
          <w:lang w:val="en-GB" w:eastAsia="zh-TW"/>
        </w:rPr>
        <w:t>ode</w:t>
      </w:r>
      <w:r w:rsidR="00A01D85">
        <w:rPr>
          <w:rFonts w:eastAsiaTheme="minorEastAsia"/>
          <w:lang w:val="en-GB" w:eastAsia="zh-TW"/>
        </w:rPr>
        <w:t xml:space="preserve"> </w:t>
      </w:r>
      <w:r w:rsidR="000F17D2">
        <w:rPr>
          <w:rFonts w:eastAsiaTheme="minorEastAsia"/>
          <w:lang w:val="en-GB" w:eastAsia="zh-TW"/>
        </w:rPr>
        <w:t>2</w:t>
      </w:r>
      <w:r w:rsidR="00C91229">
        <w:rPr>
          <w:rFonts w:eastAsiaTheme="minorEastAsia"/>
          <w:lang w:val="en-GB" w:eastAsia="zh-TW"/>
        </w:rPr>
        <w:t xml:space="preserve"> resource allocation mechanism</w:t>
      </w:r>
      <w:r w:rsidR="00CB4D89">
        <w:rPr>
          <w:rFonts w:eastAsiaTheme="minorEastAsia"/>
          <w:lang w:val="en-GB" w:eastAsia="zh-TW"/>
        </w:rPr>
        <w:t>s</w:t>
      </w:r>
      <w:r w:rsidR="00F547F5">
        <w:rPr>
          <w:rFonts w:eastAsiaTheme="minorEastAsia"/>
          <w:lang w:val="en-GB" w:eastAsia="zh-TW"/>
        </w:rPr>
        <w:t xml:space="preserve"> and the remaining issues. </w:t>
      </w:r>
    </w:p>
    <w:p w14:paraId="72A3DCD5" w14:textId="77777777" w:rsidR="00824339" w:rsidRDefault="00824339" w:rsidP="00410E12">
      <w:pPr>
        <w:pStyle w:val="Heading1"/>
        <w:rPr>
          <w:lang w:eastAsia="zh-TW"/>
        </w:rPr>
      </w:pPr>
      <w:r>
        <w:rPr>
          <w:lang w:eastAsia="zh-TW"/>
        </w:rPr>
        <w:t>Discussion</w:t>
      </w:r>
      <w:r w:rsidR="00BC6E03">
        <w:rPr>
          <w:lang w:eastAsia="zh-TW"/>
        </w:rPr>
        <w:t xml:space="preserve"> on Mode 2</w:t>
      </w:r>
    </w:p>
    <w:p w14:paraId="135BDE41" w14:textId="63FD027B" w:rsidR="00BC6E03" w:rsidRPr="002022BB" w:rsidRDefault="00550C6E" w:rsidP="00BC6E03">
      <w:pPr>
        <w:jc w:val="both"/>
      </w:pPr>
      <w:r w:rsidRPr="002022BB">
        <w:t xml:space="preserve">It was agreed that two resource allocation modes, Mode 1 and Mode 2, </w:t>
      </w:r>
      <w:r w:rsidR="00077A8B" w:rsidRPr="002022BB">
        <w:t>are</w:t>
      </w:r>
      <w:r w:rsidRPr="002022BB">
        <w:t xml:space="preserve"> </w:t>
      </w:r>
      <w:r w:rsidR="00D26FB4">
        <w:t>support</w:t>
      </w:r>
      <w:r w:rsidR="00D26FB4" w:rsidRPr="002022BB">
        <w:t xml:space="preserve">ed </w:t>
      </w:r>
      <w:r w:rsidRPr="002022BB">
        <w:t xml:space="preserve">in NR V2X. In Mode 1, </w:t>
      </w:r>
      <w:r w:rsidR="00BC6E03" w:rsidRPr="002022BB">
        <w:t xml:space="preserve">base station schedules sidelink </w:t>
      </w:r>
      <w:r w:rsidR="00BC6E03" w:rsidRPr="002022BB">
        <w:rPr>
          <w:rFonts w:hint="eastAsia"/>
        </w:rPr>
        <w:t>resource</w:t>
      </w:r>
      <w:r w:rsidR="00BC6E03" w:rsidRPr="002022BB">
        <w:t xml:space="preserve"> to be used by </w:t>
      </w:r>
      <w:proofErr w:type="spellStart"/>
      <w:r w:rsidR="00267F17">
        <w:t>Tx</w:t>
      </w:r>
      <w:proofErr w:type="spellEnd"/>
      <w:r w:rsidR="00267F17">
        <w:t xml:space="preserve"> </w:t>
      </w:r>
      <w:r w:rsidR="00BC6E03" w:rsidRPr="002022BB">
        <w:t xml:space="preserve">UE for sidelink transmission, which can be regarded as centralized scheduling method. In Mode 2, </w:t>
      </w:r>
      <w:r w:rsidR="00BC6E03" w:rsidRPr="002022BB">
        <w:rPr>
          <w:rFonts w:hint="eastAsia"/>
        </w:rPr>
        <w:t xml:space="preserve">UE </w:t>
      </w:r>
      <w:r w:rsidR="00BC6E03" w:rsidRPr="002022BB">
        <w:t xml:space="preserve">determines sidelink transmission resource within sidelink resource configured by base station or pre-configured. </w:t>
      </w:r>
      <w:r w:rsidR="002022BB" w:rsidRPr="002022BB">
        <w:t xml:space="preserve">This can be regarded as distributed scheduling method. </w:t>
      </w:r>
      <w:r w:rsidR="00BC6E03" w:rsidRPr="002022BB">
        <w:t>There are four possible sub-modes in Mode 2: (a) UE autonomously selects sidelink resource for transmission, (b) UE assists sidelink resource selection for other UEs, (c) UE is configured with NR configured grant for sidelink transmission, and (d) UE schedules sidelink transmissions of other UEs.</w:t>
      </w:r>
      <w:r w:rsidR="00B83FD0" w:rsidRPr="002022BB">
        <w:t xml:space="preserve"> Mode 2(b)</w:t>
      </w:r>
      <w:r w:rsidR="00BC6E03" w:rsidRPr="002022BB">
        <w:t xml:space="preserve"> </w:t>
      </w:r>
      <w:r w:rsidR="00B83FD0" w:rsidRPr="002022BB">
        <w:t xml:space="preserve">was agreed as not a standalone mode and should be combined with other Modes. </w:t>
      </w:r>
      <w:r w:rsidR="000F17D2">
        <w:t xml:space="preserve">Mode 2(d) was agreed in RAN plenary meeting that it is not in R16 scope. </w:t>
      </w:r>
      <w:r w:rsidR="00E24B50" w:rsidRPr="002022BB">
        <w:t xml:space="preserve">In the following sections, we </w:t>
      </w:r>
      <w:r w:rsidR="008C18DE" w:rsidRPr="002022BB">
        <w:t>will</w:t>
      </w:r>
      <w:r w:rsidR="00E24B50" w:rsidRPr="002022BB">
        <w:t xml:space="preserve"> discuss on</w:t>
      </w:r>
      <w:r w:rsidR="007658B0" w:rsidRPr="002022BB">
        <w:t xml:space="preserve"> </w:t>
      </w:r>
      <w:r w:rsidR="00B83FD0" w:rsidRPr="002022BB">
        <w:t>Mode 2</w:t>
      </w:r>
      <w:r w:rsidR="000F17D2">
        <w:t>(a) and Mode 2(c)</w:t>
      </w:r>
      <w:r w:rsidR="00E24B50" w:rsidRPr="002022BB">
        <w:t>.</w:t>
      </w:r>
    </w:p>
    <w:p w14:paraId="510A61F9" w14:textId="77777777" w:rsidR="00175BEC" w:rsidRDefault="00B0488D" w:rsidP="002022BB">
      <w:pPr>
        <w:jc w:val="both"/>
      </w:pPr>
      <w:r>
        <w:t>Mode 2</w:t>
      </w:r>
      <w:r w:rsidR="00740D68">
        <w:t xml:space="preserve"> </w:t>
      </w:r>
      <w:r>
        <w:t xml:space="preserve">is </w:t>
      </w:r>
      <w:r w:rsidR="00175BEC">
        <w:t xml:space="preserve">a </w:t>
      </w:r>
      <w:proofErr w:type="spellStart"/>
      <w:r w:rsidR="00175BEC">
        <w:t>slidelink</w:t>
      </w:r>
      <w:proofErr w:type="spellEnd"/>
      <w:r w:rsidR="00175BEC">
        <w:t xml:space="preserve"> resource allocation for transmission with </w:t>
      </w:r>
      <w:r>
        <w:t>UE autonomous</w:t>
      </w:r>
      <w:r w:rsidR="00175BEC">
        <w:t xml:space="preserve"> selection. In LTE V2X, only basic safety messages are supported and which is periodic and almost of fixed packet sizes. A</w:t>
      </w:r>
      <w:r w:rsidR="002022BB" w:rsidRPr="002022BB">
        <w:t xml:space="preserve">dvanced safety messages </w:t>
      </w:r>
      <w:r w:rsidR="00175BEC">
        <w:t xml:space="preserve">supported by NR V2X </w:t>
      </w:r>
      <w:r w:rsidR="002022BB" w:rsidRPr="002022BB">
        <w:t xml:space="preserve">might be aperiodic, periodic, of fixed packet sizes, or of varying packet sizes. </w:t>
      </w:r>
      <w:r w:rsidR="00175BEC">
        <w:t xml:space="preserve">Therefore, resource allocation for aperiodic or variant packet size traffics should be designed. </w:t>
      </w:r>
    </w:p>
    <w:p w14:paraId="2AE209CA" w14:textId="165D655A" w:rsidR="002022BB" w:rsidRPr="002022BB" w:rsidRDefault="002022BB" w:rsidP="002022BB">
      <w:pPr>
        <w:jc w:val="both"/>
      </w:pPr>
      <w:r w:rsidRPr="002022BB">
        <w:t>If resource pools are independent for periodic and aperiodic traffics, LTE V2X semi-static sensing method can be reused for periodic traffics in NR V2X and a new sensing method would be designed for aperiodic traffics in NR V2X. On the other hand, if resource pools are shared for periodic and aperiodic traffics, a new unified sensing method should be designed for NR V2X.</w:t>
      </w:r>
    </w:p>
    <w:p w14:paraId="4A335DC1" w14:textId="6DE28AF1" w:rsidR="00196D9F" w:rsidRPr="00196D9F" w:rsidRDefault="00196D9F" w:rsidP="00196D9F">
      <w:pPr>
        <w:jc w:val="both"/>
      </w:pPr>
      <w:r>
        <w:t xml:space="preserve">In LTE V2X, </w:t>
      </w:r>
      <w:r w:rsidR="00D26FB4">
        <w:t>the procedure of autonomous resource selection</w:t>
      </w:r>
      <w:r w:rsidRPr="00196D9F">
        <w:t xml:space="preserve"> includes </w:t>
      </w:r>
    </w:p>
    <w:p w14:paraId="643ACF99" w14:textId="77777777" w:rsidR="00196D9F" w:rsidRPr="00196D9F" w:rsidRDefault="00196D9F" w:rsidP="00371CFD">
      <w:pPr>
        <w:pStyle w:val="ListParagraph"/>
        <w:numPr>
          <w:ilvl w:val="0"/>
          <w:numId w:val="7"/>
        </w:numPr>
        <w:jc w:val="both"/>
        <w:rPr>
          <w:rFonts w:ascii="Times New Roman" w:hAnsi="Times New Roman"/>
          <w:sz w:val="20"/>
          <w:szCs w:val="20"/>
        </w:rPr>
      </w:pPr>
      <w:r w:rsidRPr="00196D9F">
        <w:rPr>
          <w:rFonts w:ascii="Times New Roman" w:hAnsi="Times New Roman"/>
          <w:sz w:val="20"/>
          <w:szCs w:val="20"/>
        </w:rPr>
        <w:t xml:space="preserve">gathering information by sensing and measurement to identify the occupied resource, </w:t>
      </w:r>
    </w:p>
    <w:p w14:paraId="59E156A4" w14:textId="26F920CF" w:rsidR="00196D9F" w:rsidRPr="00196D9F" w:rsidRDefault="002022BB" w:rsidP="00371CFD">
      <w:pPr>
        <w:pStyle w:val="ListParagraph"/>
        <w:numPr>
          <w:ilvl w:val="0"/>
          <w:numId w:val="7"/>
        </w:numPr>
        <w:jc w:val="both"/>
        <w:rPr>
          <w:rFonts w:ascii="Times New Roman" w:hAnsi="Times New Roman"/>
          <w:sz w:val="20"/>
          <w:szCs w:val="20"/>
        </w:rPr>
      </w:pPr>
      <w:r>
        <w:rPr>
          <w:rFonts w:ascii="Times New Roman" w:hAnsi="Times New Roman"/>
          <w:sz w:val="20"/>
          <w:szCs w:val="20"/>
        </w:rPr>
        <w:t xml:space="preserve">excluding </w:t>
      </w:r>
      <w:r w:rsidR="00196D9F" w:rsidRPr="00196D9F">
        <w:rPr>
          <w:rFonts w:ascii="Times New Roman" w:hAnsi="Times New Roman"/>
          <w:sz w:val="20"/>
          <w:szCs w:val="20"/>
        </w:rPr>
        <w:t xml:space="preserve">the occupied resource to form </w:t>
      </w:r>
      <w:r>
        <w:rPr>
          <w:rFonts w:ascii="Times New Roman" w:hAnsi="Times New Roman"/>
          <w:sz w:val="20"/>
          <w:szCs w:val="20"/>
        </w:rPr>
        <w:t xml:space="preserve">a candidate resource set, and </w:t>
      </w:r>
    </w:p>
    <w:p w14:paraId="27B9A812" w14:textId="3E6C7659" w:rsidR="00196D9F" w:rsidRPr="002022BB" w:rsidRDefault="00196D9F" w:rsidP="00371CFD">
      <w:pPr>
        <w:pStyle w:val="ListParagraph"/>
        <w:numPr>
          <w:ilvl w:val="0"/>
          <w:numId w:val="7"/>
        </w:numPr>
        <w:jc w:val="both"/>
      </w:pPr>
      <w:r w:rsidRPr="00196D9F">
        <w:rPr>
          <w:rFonts w:ascii="Times New Roman" w:hAnsi="Times New Roman"/>
          <w:sz w:val="20"/>
          <w:szCs w:val="20"/>
        </w:rPr>
        <w:t>select</w:t>
      </w:r>
      <w:r w:rsidR="002022BB">
        <w:rPr>
          <w:rFonts w:ascii="Times New Roman" w:hAnsi="Times New Roman"/>
          <w:sz w:val="20"/>
          <w:szCs w:val="20"/>
        </w:rPr>
        <w:t xml:space="preserve">ing </w:t>
      </w:r>
      <w:r w:rsidRPr="00196D9F">
        <w:rPr>
          <w:rFonts w:ascii="Times New Roman" w:hAnsi="Times New Roman"/>
          <w:sz w:val="20"/>
          <w:szCs w:val="20"/>
        </w:rPr>
        <w:t>resource from the</w:t>
      </w:r>
      <w:r w:rsidR="002022BB">
        <w:rPr>
          <w:rFonts w:ascii="Times New Roman" w:hAnsi="Times New Roman"/>
          <w:sz w:val="20"/>
          <w:szCs w:val="20"/>
        </w:rPr>
        <w:t xml:space="preserve"> candidate resource </w:t>
      </w:r>
      <w:r w:rsidRPr="00196D9F">
        <w:rPr>
          <w:rFonts w:ascii="Times New Roman" w:hAnsi="Times New Roman"/>
          <w:sz w:val="20"/>
          <w:szCs w:val="20"/>
        </w:rPr>
        <w:t>set for transmission.</w:t>
      </w:r>
    </w:p>
    <w:p w14:paraId="7B5B2F0B" w14:textId="058B040A" w:rsidR="002022BB" w:rsidRDefault="002022BB" w:rsidP="002022BB">
      <w:pPr>
        <w:spacing w:before="120" w:after="120"/>
        <w:jc w:val="both"/>
      </w:pPr>
      <w:r>
        <w:t>LTE V2X autonomous resource selection procedure can be the baseline for NR V2X.</w:t>
      </w:r>
    </w:p>
    <w:p w14:paraId="5791117C" w14:textId="33EE3609" w:rsidR="00F547F5" w:rsidRDefault="00F547F5" w:rsidP="00D64335">
      <w:pPr>
        <w:pStyle w:val="Heading2"/>
      </w:pPr>
      <w:r>
        <w:t>Resource reservation for sidelink transmissions</w:t>
      </w:r>
    </w:p>
    <w:p w14:paraId="50F59ACC" w14:textId="77777777" w:rsidR="00175BEC" w:rsidRDefault="00175BEC" w:rsidP="00D64335">
      <w:pPr>
        <w:pStyle w:val="Heading3"/>
      </w:pPr>
      <w:r w:rsidRPr="00175BEC">
        <w:t>R</w:t>
      </w:r>
      <w:r>
        <w:t>esource reservation for blind retransmission</w:t>
      </w:r>
    </w:p>
    <w:p w14:paraId="5DAA02E8" w14:textId="77777777" w:rsidR="00995E94" w:rsidRDefault="00995E94" w:rsidP="00175BEC">
      <w:pPr>
        <w:jc w:val="both"/>
      </w:pPr>
      <w:r>
        <w:t>In LTE V2X, resource reservation has been introduced for periodic traffic. This concept can be reused in NR V2X for re-transmission and new transmission under periodic or aperiodic traffics.</w:t>
      </w:r>
    </w:p>
    <w:p w14:paraId="2B7D8CD3" w14:textId="616CABAE" w:rsidR="00F547F5" w:rsidRDefault="00F547F5" w:rsidP="00175BEC">
      <w:pPr>
        <w:jc w:val="both"/>
      </w:pPr>
      <w:r>
        <w:t xml:space="preserve">The main purpose of </w:t>
      </w:r>
      <w:r w:rsidR="00995E94">
        <w:t xml:space="preserve">blind </w:t>
      </w:r>
      <w:r>
        <w:t>retransmission of one TB is to resolve half duplex problem</w:t>
      </w:r>
      <w:r w:rsidR="00995E94">
        <w:t xml:space="preserve"> in LTE V2X, since there is no soft combing of different transmission</w:t>
      </w:r>
      <w:r w:rsidR="00A01D85">
        <w:t>s</w:t>
      </w:r>
      <w:r w:rsidR="00995E94">
        <w:t xml:space="preserve"> defined.</w:t>
      </w:r>
      <w:r>
        <w:t xml:space="preserve"> Initial transmission and re-transmission resources should be in the same </w:t>
      </w:r>
      <w:r w:rsidR="00995E94">
        <w:t xml:space="preserve">resource </w:t>
      </w:r>
      <w:r>
        <w:t>selection window</w:t>
      </w:r>
      <w:r w:rsidR="00995E94">
        <w:t xml:space="preserve"> to reduce the complexity of resource selection. </w:t>
      </w:r>
      <w:r w:rsidR="00B77570">
        <w:t xml:space="preserve">Enforcing retransmissions to use the same frequency </w:t>
      </w:r>
      <w:r w:rsidR="00B77570">
        <w:lastRenderedPageBreak/>
        <w:t>resource as initial transmission is a stringent constraint and cannot benefit from frequency diversity. F</w:t>
      </w:r>
      <w:r>
        <w:t xml:space="preserve">lexible resource allocation for retransmission </w:t>
      </w:r>
      <w:r w:rsidR="00B77570">
        <w:t>is more desirable</w:t>
      </w:r>
      <w:r>
        <w:t>.</w:t>
      </w:r>
    </w:p>
    <w:p w14:paraId="0A904CB4" w14:textId="5B4F2F6D" w:rsidR="00F547F5" w:rsidRDefault="00F547F5" w:rsidP="00F547F5">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6F7675">
        <w:rPr>
          <w:b/>
          <w:noProof/>
          <w:u w:val="single"/>
        </w:rPr>
        <w:t>1</w:t>
      </w:r>
      <w:r w:rsidRPr="000F17D2">
        <w:rPr>
          <w:b/>
          <w:u w:val="single"/>
        </w:rPr>
        <w:fldChar w:fldCharType="end"/>
      </w:r>
      <w:r w:rsidRPr="00B0488D">
        <w:t xml:space="preserve">: </w:t>
      </w:r>
      <w:r>
        <w:t xml:space="preserve">Initial transmission and retransmission </w:t>
      </w:r>
      <w:r w:rsidR="00995E94">
        <w:t xml:space="preserve">can </w:t>
      </w:r>
      <w:r>
        <w:t xml:space="preserve">have </w:t>
      </w:r>
      <w:r w:rsidR="00995E94">
        <w:t>different frequency resource allocation.</w:t>
      </w:r>
    </w:p>
    <w:p w14:paraId="3B63A94C" w14:textId="415DDF0A" w:rsidR="00995E94" w:rsidRDefault="00995E94" w:rsidP="00995E94">
      <w:pPr>
        <w:jc w:val="both"/>
      </w:pPr>
      <w:r>
        <w:t>Two options of resource reservation for blind retransmissions were discussed: look-ahead reservation and chain-based reservation. In look-ahead resource reservation, initial transmission reserves resources for multiple blind retransmission</w:t>
      </w:r>
      <w:r w:rsidR="00306A32">
        <w:t>s</w:t>
      </w:r>
      <w:r>
        <w:t>. In chain-based resource reservation, each transmission can reserve resource for next blind retransmission. It is obvious that look-ahead resource reservation can provide better performance, however, all time/frequency resource allocations of the reserved transmissions should be indicated in SCI and result in too large SCI overhead. Based on the tradeoff between sensing performance and SCI overhead, chain-based resource selection is more feasible for NR V2X.</w:t>
      </w:r>
    </w:p>
    <w:p w14:paraId="4239B864" w14:textId="32DD14F5" w:rsidR="00995E94" w:rsidRDefault="00995E94" w:rsidP="00F547F5">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6F7675">
        <w:rPr>
          <w:b/>
          <w:noProof/>
          <w:u w:val="single"/>
        </w:rPr>
        <w:t>2</w:t>
      </w:r>
      <w:r w:rsidRPr="000F17D2">
        <w:rPr>
          <w:b/>
          <w:u w:val="single"/>
        </w:rPr>
        <w:fldChar w:fldCharType="end"/>
      </w:r>
      <w:r w:rsidRPr="00B0488D">
        <w:t xml:space="preserve">: </w:t>
      </w:r>
      <w:r>
        <w:t>Chain-based resource reservation is supported for blind retransmission in NR V2X.</w:t>
      </w:r>
    </w:p>
    <w:p w14:paraId="741A57E5" w14:textId="77777777" w:rsidR="00175BEC" w:rsidRDefault="00175BEC" w:rsidP="00D64335">
      <w:pPr>
        <w:pStyle w:val="Heading3"/>
      </w:pPr>
      <w:r>
        <w:t>Resource reservation for feedback-based HARQ retransmission</w:t>
      </w:r>
    </w:p>
    <w:p w14:paraId="3C030509" w14:textId="79EAA3D7" w:rsidR="00B37CE2" w:rsidRDefault="00995E94" w:rsidP="00F547F5">
      <w:pPr>
        <w:jc w:val="both"/>
      </w:pPr>
      <w:r>
        <w:t>In unicast/</w:t>
      </w:r>
      <w:proofErr w:type="spellStart"/>
      <w:r>
        <w:t>groupcast</w:t>
      </w:r>
      <w:proofErr w:type="spellEnd"/>
      <w:r>
        <w:t xml:space="preserve"> transmission, </w:t>
      </w:r>
      <w:r w:rsidR="00F547F5">
        <w:t xml:space="preserve">HARQ retransmission </w:t>
      </w:r>
      <w:r>
        <w:t xml:space="preserve">can </w:t>
      </w:r>
      <w:r w:rsidR="00146B70">
        <w:t>enhance the reliability of data transmission</w:t>
      </w:r>
      <w:r>
        <w:t xml:space="preserve">. It was agreed that resource reservation for HARQ retransmission is supported in NR V2X. </w:t>
      </w:r>
      <w:r w:rsidR="00A60204">
        <w:t>One drawback of HARQ retransmission resource reservation is</w:t>
      </w:r>
      <w:r w:rsidR="00146B70">
        <w:t xml:space="preserve"> that</w:t>
      </w:r>
      <w:r w:rsidR="00A60204">
        <w:t xml:space="preserve"> the reserved resource might be wasted if the previous transmission is successful. </w:t>
      </w:r>
      <w:r w:rsidR="00146B70">
        <w:t>Since i</w:t>
      </w:r>
      <w:r>
        <w:t>t was</w:t>
      </w:r>
      <w:r w:rsidR="00A60204">
        <w:t xml:space="preserve"> </w:t>
      </w:r>
      <w:r w:rsidR="00146B70">
        <w:t xml:space="preserve">also </w:t>
      </w:r>
      <w:r>
        <w:t xml:space="preserve">agreed that there is no additional SCI signaling </w:t>
      </w:r>
      <w:r w:rsidR="00146B70">
        <w:t xml:space="preserve">from the original TX UE </w:t>
      </w:r>
      <w:r>
        <w:t>to release unused resources</w:t>
      </w:r>
      <w:r w:rsidR="00146B70">
        <w:t>,</w:t>
      </w:r>
      <w:r>
        <w:t xml:space="preserve"> </w:t>
      </w:r>
      <w:r w:rsidR="003B50DE">
        <w:t xml:space="preserve">the other UEs </w:t>
      </w:r>
      <w:r w:rsidR="00146B70">
        <w:t xml:space="preserve">need to monitor </w:t>
      </w:r>
      <w:r w:rsidR="003B50DE">
        <w:t>the ACK/NACK feedback to determine whether the reserved resource can be used</w:t>
      </w:r>
      <w:r w:rsidR="00A60204" w:rsidRPr="004918D2">
        <w:t>.</w:t>
      </w:r>
      <w:r w:rsidR="003B50DE">
        <w:t xml:space="preserve"> </w:t>
      </w:r>
      <w:r w:rsidR="00B37CE2">
        <w:t>There are two possible options for other UEs using the unused resource:</w:t>
      </w:r>
    </w:p>
    <w:p w14:paraId="2070C59C" w14:textId="13C8DD02" w:rsidR="00B37CE2" w:rsidRDefault="00B37CE2" w:rsidP="00F547F5">
      <w:pPr>
        <w:jc w:val="both"/>
      </w:pPr>
      <w:r>
        <w:tab/>
        <w:t xml:space="preserve">Option 1: the other UEs consider the unused resource </w:t>
      </w:r>
      <w:r w:rsidR="00146B70">
        <w:t xml:space="preserve">as </w:t>
      </w:r>
      <w:r>
        <w:t xml:space="preserve">the available </w:t>
      </w:r>
      <w:r w:rsidR="00A01D85">
        <w:t xml:space="preserve">candidate </w:t>
      </w:r>
      <w:r>
        <w:t>resource</w:t>
      </w:r>
      <w:r w:rsidR="00A01D85">
        <w:t>s</w:t>
      </w:r>
      <w:r>
        <w:t xml:space="preserve"> and </w:t>
      </w:r>
      <w:r w:rsidR="00146B70">
        <w:t xml:space="preserve">perform </w:t>
      </w:r>
      <w:r>
        <w:t>the sensing and resource selection procedures,</w:t>
      </w:r>
    </w:p>
    <w:p w14:paraId="4D26E1F3" w14:textId="77777777" w:rsidR="00B37CE2" w:rsidRDefault="00B37CE2" w:rsidP="00B37CE2">
      <w:pPr>
        <w:ind w:firstLine="288"/>
        <w:jc w:val="both"/>
      </w:pPr>
      <w:r>
        <w:t>Option 2: the other UEs directly use the unused resource for data transmission without additional resource selection procedure.</w:t>
      </w:r>
    </w:p>
    <w:p w14:paraId="54C0573C" w14:textId="73367321" w:rsidR="00B37CE2" w:rsidRDefault="00B37CE2" w:rsidP="00B37CE2">
      <w:pPr>
        <w:jc w:val="both"/>
      </w:pPr>
      <w:r>
        <w:t xml:space="preserve">In Option 1, the other UEs need processing time to </w:t>
      </w:r>
      <w:r w:rsidR="00803863">
        <w:t xml:space="preserve">perform </w:t>
      </w:r>
      <w:r>
        <w:t xml:space="preserve">sensing and resource selection as well as data preparation and transmission. The processing time should be less than the duration between ACK received time and the time of unused resource. If the other UEs have such processing time capability, there is no specification impact from RAN1 perspective. </w:t>
      </w:r>
    </w:p>
    <w:p w14:paraId="1AA28CD9" w14:textId="0AEBB05A" w:rsidR="00B37CE2" w:rsidRDefault="00B37CE2" w:rsidP="00B37CE2">
      <w:pPr>
        <w:jc w:val="both"/>
      </w:pPr>
      <w:r>
        <w:t xml:space="preserve">In Option 2, the other UEs should use a new resource selection procedure and some collisions might happen. Therefore, Option 2 is not </w:t>
      </w:r>
      <w:r w:rsidR="00803863">
        <w:t>desirable</w:t>
      </w:r>
      <w:r>
        <w:t>.</w:t>
      </w:r>
    </w:p>
    <w:p w14:paraId="4599AF7D" w14:textId="0DF29386" w:rsidR="00F547F5" w:rsidRDefault="00F547F5" w:rsidP="00F547F5">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6F7675">
        <w:rPr>
          <w:b/>
          <w:noProof/>
          <w:u w:val="single"/>
        </w:rPr>
        <w:t>3</w:t>
      </w:r>
      <w:r w:rsidRPr="000F17D2">
        <w:rPr>
          <w:b/>
          <w:u w:val="single"/>
        </w:rPr>
        <w:fldChar w:fldCharType="end"/>
      </w:r>
      <w:r w:rsidRPr="00B0488D">
        <w:t xml:space="preserve">: </w:t>
      </w:r>
      <w:r w:rsidR="00803863">
        <w:t xml:space="preserve">Other </w:t>
      </w:r>
      <w:r w:rsidR="00B37CE2">
        <w:t>UE</w:t>
      </w:r>
      <w:r w:rsidR="00803863">
        <w:t>s</w:t>
      </w:r>
      <w:r w:rsidR="00B37CE2">
        <w:t xml:space="preserve"> can </w:t>
      </w:r>
      <w:r w:rsidR="00803863">
        <w:t xml:space="preserve">monitor </w:t>
      </w:r>
      <w:r w:rsidR="00B37CE2">
        <w:t xml:space="preserve">the ACK information to use the </w:t>
      </w:r>
      <w:r w:rsidR="000D29A6">
        <w:t>reserved</w:t>
      </w:r>
      <w:r w:rsidR="00B37CE2">
        <w:t xml:space="preserve"> HARQ retransmission resource without specification impact. It </w:t>
      </w:r>
      <w:r w:rsidR="00803863">
        <w:t>is up to</w:t>
      </w:r>
      <w:r w:rsidR="00B37CE2">
        <w:t xml:space="preserve"> UE implementation.</w:t>
      </w:r>
    </w:p>
    <w:p w14:paraId="548F2EC4" w14:textId="129A9EB7" w:rsidR="00995E94" w:rsidRDefault="000D29A6" w:rsidP="00995E94">
      <w:pPr>
        <w:jc w:val="both"/>
      </w:pPr>
      <w:r>
        <w:t xml:space="preserve">Initial transmission and HARQ retransmission resources should be in the same resource selection window to reduce the complexity of resource selection. </w:t>
      </w:r>
      <w:r w:rsidR="001C6794">
        <w:t xml:space="preserve">Enforcing retransmissions to use the same frequency resource as initial transmission is a stringent constraint and cannot benefit from frequency diversity. It is desirable that </w:t>
      </w:r>
      <w:r>
        <w:t>frequency resource allocation of the reservation of HARQ retransmission can be different to that of current or initial transmission.</w:t>
      </w:r>
      <w:r w:rsidR="001C6794">
        <w:t xml:space="preserve"> </w:t>
      </w:r>
    </w:p>
    <w:p w14:paraId="1402090C" w14:textId="5729C9E0" w:rsidR="00995E94" w:rsidRDefault="00995E94" w:rsidP="00995E94">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6F7675">
        <w:rPr>
          <w:b/>
          <w:noProof/>
          <w:u w:val="single"/>
        </w:rPr>
        <w:t>4</w:t>
      </w:r>
      <w:r w:rsidRPr="000F17D2">
        <w:rPr>
          <w:b/>
          <w:u w:val="single"/>
        </w:rPr>
        <w:fldChar w:fldCharType="end"/>
      </w:r>
      <w:r w:rsidRPr="00B0488D">
        <w:t xml:space="preserve">: </w:t>
      </w:r>
      <w:r>
        <w:t xml:space="preserve">Frequency resource allocation of the reservation of HARQ retransmission can be </w:t>
      </w:r>
      <w:r w:rsidR="00B37CE2">
        <w:t xml:space="preserve">different to </w:t>
      </w:r>
      <w:r>
        <w:t xml:space="preserve">that of </w:t>
      </w:r>
      <w:r w:rsidR="00B37CE2">
        <w:t>current</w:t>
      </w:r>
      <w:r>
        <w:t xml:space="preserve"> </w:t>
      </w:r>
      <w:r w:rsidR="000D29A6">
        <w:t xml:space="preserve">or initial </w:t>
      </w:r>
      <w:r>
        <w:t>transmission.</w:t>
      </w:r>
    </w:p>
    <w:p w14:paraId="5AA05DDC" w14:textId="77777777" w:rsidR="00995E94" w:rsidRDefault="00995E94" w:rsidP="00D64335">
      <w:pPr>
        <w:pStyle w:val="Heading3"/>
      </w:pPr>
      <w:r>
        <w:t>Resource reservation of next TB</w:t>
      </w:r>
    </w:p>
    <w:p w14:paraId="65DCE6C1" w14:textId="7BA8CD80" w:rsidR="00995E94" w:rsidRDefault="00995E94" w:rsidP="00995E94">
      <w:pPr>
        <w:jc w:val="both"/>
      </w:pPr>
      <w:r>
        <w:t>For periodic traffic, the period is deterministic and the UE can reserve the resource</w:t>
      </w:r>
      <w:r w:rsidR="00FA39A1">
        <w:t xml:space="preserve"> of next TB</w:t>
      </w:r>
      <w:r>
        <w:t xml:space="preserve"> with same frequency resource allocation as current transmission.</w:t>
      </w:r>
    </w:p>
    <w:p w14:paraId="2C32A009" w14:textId="05F86549" w:rsidR="00FA39A1" w:rsidRDefault="00FA39A1" w:rsidP="00FA39A1">
      <w:pPr>
        <w:jc w:val="both"/>
      </w:pPr>
      <w:r w:rsidRPr="000F17D2">
        <w:rPr>
          <w:b/>
          <w:u w:val="single"/>
        </w:rPr>
        <w:lastRenderedPageBreak/>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6F7675">
        <w:rPr>
          <w:b/>
          <w:noProof/>
          <w:u w:val="single"/>
        </w:rPr>
        <w:t>5</w:t>
      </w:r>
      <w:r w:rsidRPr="000F17D2">
        <w:rPr>
          <w:b/>
          <w:u w:val="single"/>
        </w:rPr>
        <w:fldChar w:fldCharType="end"/>
      </w:r>
      <w:r w:rsidRPr="00B0488D">
        <w:t xml:space="preserve">: </w:t>
      </w:r>
      <w:r>
        <w:t xml:space="preserve">Frequency resource allocation of the resource reservation of next TB transmission can be </w:t>
      </w:r>
      <w:r w:rsidR="00D504E2">
        <w:t xml:space="preserve">the </w:t>
      </w:r>
      <w:r>
        <w:t>same as that of current transmission.</w:t>
      </w:r>
    </w:p>
    <w:p w14:paraId="3E694CF1" w14:textId="77777777" w:rsidR="00175BEC" w:rsidRDefault="00175BEC" w:rsidP="00D64335">
      <w:pPr>
        <w:pStyle w:val="Heading3"/>
      </w:pPr>
      <w:r>
        <w:t>PSCCH for reservation of an initial transmission</w:t>
      </w:r>
    </w:p>
    <w:p w14:paraId="3C7596C8" w14:textId="16977FF1" w:rsidR="00175BEC" w:rsidRDefault="00D64335" w:rsidP="00F547F5">
      <w:pPr>
        <w:jc w:val="both"/>
        <w:rPr>
          <w:lang w:val="en-GB"/>
        </w:rPr>
      </w:pPr>
      <w:r>
        <w:rPr>
          <w:lang w:val="en-GB"/>
        </w:rPr>
        <w:t xml:space="preserve">It was agreed that resources of retransmissions including blind retransmission and HARQ retransmission can be reserved by initial transmission or current transmission. It was also agreed that initial transmission without resource reservation is supported in NR V2X. Whether the resource of an initial transmission can be reserved by a standalone PSCCH is </w:t>
      </w:r>
      <w:r w:rsidR="00A01D85">
        <w:rPr>
          <w:lang w:val="en-GB"/>
        </w:rPr>
        <w:t xml:space="preserve">still </w:t>
      </w:r>
      <w:r>
        <w:rPr>
          <w:lang w:val="en-GB"/>
        </w:rPr>
        <w:t xml:space="preserve">an </w:t>
      </w:r>
      <w:r w:rsidR="00A01D85">
        <w:rPr>
          <w:lang w:val="en-GB"/>
        </w:rPr>
        <w:t xml:space="preserve">open </w:t>
      </w:r>
      <w:r>
        <w:rPr>
          <w:lang w:val="en-GB"/>
        </w:rPr>
        <w:t xml:space="preserve">issue. </w:t>
      </w:r>
    </w:p>
    <w:p w14:paraId="51814AC2" w14:textId="65320412" w:rsidR="00D64335" w:rsidRDefault="00D64335" w:rsidP="00F547F5">
      <w:pPr>
        <w:jc w:val="both"/>
        <w:rPr>
          <w:lang w:val="en-GB"/>
        </w:rPr>
      </w:pPr>
      <w:r>
        <w:rPr>
          <w:lang w:val="en-GB"/>
        </w:rPr>
        <w:t>From our view, there are several disadvantages to apply standalone PS</w:t>
      </w:r>
      <w:r w:rsidR="008C19D5">
        <w:rPr>
          <w:lang w:val="en-GB"/>
        </w:rPr>
        <w:t>C</w:t>
      </w:r>
      <w:r>
        <w:rPr>
          <w:lang w:val="en-GB"/>
        </w:rPr>
        <w:t>CH:</w:t>
      </w:r>
    </w:p>
    <w:p w14:paraId="17F017C5" w14:textId="55A01F3B" w:rsidR="00D64335" w:rsidRDefault="00D64335" w:rsidP="00371CFD">
      <w:pPr>
        <w:pStyle w:val="ListParagraph"/>
        <w:numPr>
          <w:ilvl w:val="0"/>
          <w:numId w:val="11"/>
        </w:numPr>
        <w:spacing w:after="120"/>
        <w:ind w:left="714" w:hanging="357"/>
        <w:jc w:val="both"/>
        <w:rPr>
          <w:rFonts w:ascii="Times New Roman" w:hAnsi="Times New Roman"/>
          <w:sz w:val="20"/>
          <w:lang w:val="en-GB"/>
        </w:rPr>
      </w:pPr>
      <w:r>
        <w:rPr>
          <w:rFonts w:ascii="Times New Roman" w:hAnsi="Times New Roman"/>
          <w:sz w:val="20"/>
          <w:lang w:val="en-GB"/>
        </w:rPr>
        <w:t>Degrade</w:t>
      </w:r>
      <w:r w:rsidR="008C19D5">
        <w:rPr>
          <w:rFonts w:ascii="Times New Roman" w:hAnsi="Times New Roman"/>
          <w:sz w:val="20"/>
          <w:lang w:val="en-GB"/>
        </w:rPr>
        <w:t>d</w:t>
      </w:r>
      <w:r>
        <w:rPr>
          <w:rFonts w:ascii="Times New Roman" w:hAnsi="Times New Roman"/>
          <w:sz w:val="20"/>
          <w:lang w:val="en-GB"/>
        </w:rPr>
        <w:t xml:space="preserve"> control channel performance: standalone PS</w:t>
      </w:r>
      <w:r w:rsidR="008C19D5">
        <w:rPr>
          <w:rFonts w:ascii="Times New Roman" w:hAnsi="Times New Roman"/>
          <w:sz w:val="20"/>
          <w:lang w:val="en-GB"/>
        </w:rPr>
        <w:t>C</w:t>
      </w:r>
      <w:r>
        <w:rPr>
          <w:rFonts w:ascii="Times New Roman" w:hAnsi="Times New Roman"/>
          <w:sz w:val="20"/>
          <w:lang w:val="en-GB"/>
        </w:rPr>
        <w:t xml:space="preserve">CH </w:t>
      </w:r>
      <w:r w:rsidR="008C19D5">
        <w:rPr>
          <w:rFonts w:ascii="Times New Roman" w:hAnsi="Times New Roman"/>
          <w:sz w:val="20"/>
          <w:lang w:val="en-GB"/>
        </w:rPr>
        <w:t>may</w:t>
      </w:r>
      <w:r>
        <w:rPr>
          <w:rFonts w:ascii="Times New Roman" w:hAnsi="Times New Roman"/>
          <w:sz w:val="20"/>
          <w:lang w:val="en-GB"/>
        </w:rPr>
        <w:t xml:space="preserve"> reduce PSSCH resource collision by reserving PSSCH resource in advance, </w:t>
      </w:r>
      <w:r w:rsidR="008C19D5">
        <w:rPr>
          <w:rFonts w:ascii="Times New Roman" w:hAnsi="Times New Roman"/>
          <w:sz w:val="20"/>
          <w:lang w:val="en-GB"/>
        </w:rPr>
        <w:t xml:space="preserve">but </w:t>
      </w:r>
      <w:r w:rsidR="00DB1F92">
        <w:rPr>
          <w:rFonts w:ascii="Times New Roman" w:hAnsi="Times New Roman"/>
          <w:sz w:val="20"/>
          <w:lang w:val="en-GB"/>
        </w:rPr>
        <w:t xml:space="preserve">one </w:t>
      </w:r>
      <w:r>
        <w:rPr>
          <w:rFonts w:ascii="Times New Roman" w:hAnsi="Times New Roman"/>
          <w:sz w:val="20"/>
          <w:lang w:val="en-GB"/>
        </w:rPr>
        <w:t>more PS</w:t>
      </w:r>
      <w:r w:rsidR="00DB1F92">
        <w:rPr>
          <w:rFonts w:ascii="Times New Roman" w:hAnsi="Times New Roman"/>
          <w:sz w:val="20"/>
          <w:lang w:val="en-GB"/>
        </w:rPr>
        <w:t>C</w:t>
      </w:r>
      <w:r>
        <w:rPr>
          <w:rFonts w:ascii="Times New Roman" w:hAnsi="Times New Roman"/>
          <w:sz w:val="20"/>
          <w:lang w:val="en-GB"/>
        </w:rPr>
        <w:t>CH resource is used</w:t>
      </w:r>
      <w:r w:rsidR="00DB1F92">
        <w:rPr>
          <w:rFonts w:ascii="Times New Roman" w:hAnsi="Times New Roman"/>
          <w:sz w:val="20"/>
          <w:lang w:val="en-GB"/>
        </w:rPr>
        <w:t xml:space="preserve"> for standalone PSCCH</w:t>
      </w:r>
      <w:r>
        <w:rPr>
          <w:rFonts w:ascii="Times New Roman" w:hAnsi="Times New Roman"/>
          <w:sz w:val="20"/>
          <w:lang w:val="en-GB"/>
        </w:rPr>
        <w:t xml:space="preserve"> and </w:t>
      </w:r>
      <w:r w:rsidR="00DB1F92">
        <w:rPr>
          <w:rFonts w:ascii="Times New Roman" w:hAnsi="Times New Roman"/>
          <w:sz w:val="20"/>
          <w:lang w:val="en-GB"/>
        </w:rPr>
        <w:t xml:space="preserve">results </w:t>
      </w:r>
      <w:r>
        <w:rPr>
          <w:rFonts w:ascii="Times New Roman" w:hAnsi="Times New Roman"/>
          <w:sz w:val="20"/>
          <w:lang w:val="en-GB"/>
        </w:rPr>
        <w:t>more interference to collide other PS</w:t>
      </w:r>
      <w:r w:rsidR="00DB1F92">
        <w:rPr>
          <w:rFonts w:ascii="Times New Roman" w:hAnsi="Times New Roman"/>
          <w:sz w:val="20"/>
          <w:lang w:val="en-GB"/>
        </w:rPr>
        <w:t>C</w:t>
      </w:r>
      <w:r>
        <w:rPr>
          <w:rFonts w:ascii="Times New Roman" w:hAnsi="Times New Roman"/>
          <w:sz w:val="20"/>
          <w:lang w:val="en-GB"/>
        </w:rPr>
        <w:t>CH</w:t>
      </w:r>
      <w:r w:rsidR="00F7196A">
        <w:rPr>
          <w:rFonts w:ascii="Times New Roman" w:hAnsi="Times New Roman"/>
          <w:sz w:val="20"/>
          <w:lang w:val="en-GB"/>
        </w:rPr>
        <w:t xml:space="preserve"> </w:t>
      </w:r>
      <w:r>
        <w:rPr>
          <w:rFonts w:ascii="Times New Roman" w:hAnsi="Times New Roman"/>
          <w:sz w:val="20"/>
          <w:lang w:val="en-GB"/>
        </w:rPr>
        <w:t xml:space="preserve">to degrade control channel performance. </w:t>
      </w:r>
    </w:p>
    <w:p w14:paraId="51D099F2" w14:textId="2D7AC657" w:rsidR="00D64335" w:rsidRDefault="00D64335" w:rsidP="00371CFD">
      <w:pPr>
        <w:pStyle w:val="ListParagraph"/>
        <w:numPr>
          <w:ilvl w:val="0"/>
          <w:numId w:val="11"/>
        </w:numPr>
        <w:spacing w:after="120"/>
        <w:ind w:left="714" w:hanging="357"/>
        <w:jc w:val="both"/>
        <w:rPr>
          <w:rFonts w:ascii="Times New Roman" w:hAnsi="Times New Roman"/>
          <w:sz w:val="20"/>
          <w:lang w:val="en-GB"/>
        </w:rPr>
      </w:pPr>
      <w:r>
        <w:rPr>
          <w:rFonts w:ascii="Times New Roman" w:hAnsi="Times New Roman"/>
          <w:sz w:val="20"/>
          <w:lang w:val="en-GB"/>
        </w:rPr>
        <w:t>Worse sensing performance</w:t>
      </w:r>
      <w:r w:rsidRPr="00D64335">
        <w:rPr>
          <w:rFonts w:ascii="Times New Roman" w:hAnsi="Times New Roman"/>
          <w:sz w:val="20"/>
          <w:lang w:val="en-GB"/>
        </w:rPr>
        <w:t xml:space="preserve">: </w:t>
      </w:r>
      <w:r>
        <w:rPr>
          <w:rFonts w:ascii="Times New Roman" w:hAnsi="Times New Roman"/>
          <w:sz w:val="20"/>
          <w:lang w:val="en-GB"/>
        </w:rPr>
        <w:t>in sensing procedure, L1-RSRP is needed for excluding occupied resource.</w:t>
      </w:r>
      <w:r w:rsidR="002146EC">
        <w:rPr>
          <w:rFonts w:ascii="Times New Roman" w:hAnsi="Times New Roman"/>
          <w:sz w:val="20"/>
          <w:lang w:val="en-GB"/>
        </w:rPr>
        <w:t xml:space="preserve"> T</w:t>
      </w:r>
      <w:r>
        <w:rPr>
          <w:rFonts w:ascii="Times New Roman" w:hAnsi="Times New Roman"/>
          <w:sz w:val="20"/>
          <w:lang w:val="en-GB"/>
        </w:rPr>
        <w:t xml:space="preserve">he </w:t>
      </w:r>
      <w:r w:rsidR="002146EC">
        <w:rPr>
          <w:rFonts w:ascii="Times New Roman" w:hAnsi="Times New Roman"/>
          <w:sz w:val="20"/>
          <w:lang w:val="en-GB"/>
        </w:rPr>
        <w:t xml:space="preserve">estimation </w:t>
      </w:r>
      <w:r w:rsidRPr="00D64335">
        <w:rPr>
          <w:rFonts w:ascii="Times New Roman" w:hAnsi="Times New Roman"/>
          <w:sz w:val="20"/>
          <w:lang w:val="en-GB"/>
        </w:rPr>
        <w:t xml:space="preserve">accuracy </w:t>
      </w:r>
      <w:r w:rsidR="002146EC">
        <w:rPr>
          <w:rFonts w:ascii="Times New Roman" w:hAnsi="Times New Roman"/>
          <w:sz w:val="20"/>
          <w:lang w:val="en-GB"/>
        </w:rPr>
        <w:t xml:space="preserve">of L1-RSRP by PSCCH DMRS is worse than </w:t>
      </w:r>
      <w:r>
        <w:rPr>
          <w:rFonts w:ascii="Times New Roman" w:hAnsi="Times New Roman"/>
          <w:sz w:val="20"/>
          <w:lang w:val="en-GB"/>
        </w:rPr>
        <w:t xml:space="preserve">that by </w:t>
      </w:r>
      <w:r w:rsidR="002146EC">
        <w:rPr>
          <w:rFonts w:ascii="Times New Roman" w:hAnsi="Times New Roman"/>
          <w:sz w:val="20"/>
          <w:lang w:val="en-GB"/>
        </w:rPr>
        <w:t>PSSCH DMRS.</w:t>
      </w:r>
    </w:p>
    <w:p w14:paraId="17732EA3" w14:textId="5A17C6CE" w:rsidR="00D64335" w:rsidRPr="00D64335" w:rsidRDefault="00D64335" w:rsidP="00371CFD">
      <w:pPr>
        <w:pStyle w:val="ListParagraph"/>
        <w:numPr>
          <w:ilvl w:val="0"/>
          <w:numId w:val="11"/>
        </w:numPr>
        <w:spacing w:after="120"/>
        <w:ind w:left="714" w:hanging="357"/>
        <w:jc w:val="both"/>
        <w:rPr>
          <w:rFonts w:ascii="Times New Roman" w:hAnsi="Times New Roman"/>
          <w:sz w:val="20"/>
          <w:lang w:val="en-GB"/>
        </w:rPr>
      </w:pPr>
      <w:r w:rsidRPr="00D64335">
        <w:rPr>
          <w:rFonts w:ascii="Times New Roman" w:hAnsi="Times New Roman"/>
          <w:sz w:val="20"/>
          <w:lang w:val="en-GB"/>
        </w:rPr>
        <w:t>Additional latency</w:t>
      </w:r>
      <w:r>
        <w:rPr>
          <w:rFonts w:ascii="Times New Roman" w:hAnsi="Times New Roman"/>
          <w:sz w:val="20"/>
          <w:lang w:val="en-GB"/>
        </w:rPr>
        <w:t>: the real data transmission is after certain reservation time gap, which introduce</w:t>
      </w:r>
      <w:r w:rsidR="002146EC">
        <w:rPr>
          <w:rFonts w:ascii="Times New Roman" w:hAnsi="Times New Roman"/>
          <w:sz w:val="20"/>
          <w:lang w:val="en-GB"/>
        </w:rPr>
        <w:t>s</w:t>
      </w:r>
      <w:r>
        <w:rPr>
          <w:rFonts w:ascii="Times New Roman" w:hAnsi="Times New Roman"/>
          <w:sz w:val="20"/>
          <w:lang w:val="en-GB"/>
        </w:rPr>
        <w:t xml:space="preserve"> additional latency. </w:t>
      </w:r>
    </w:p>
    <w:p w14:paraId="13304775" w14:textId="68013691" w:rsidR="00D64335" w:rsidRDefault="00D64335" w:rsidP="00F547F5">
      <w:pPr>
        <w:jc w:val="both"/>
        <w:rPr>
          <w:lang w:val="en-GB"/>
        </w:rPr>
      </w:pPr>
      <w:r>
        <w:rPr>
          <w:lang w:val="en-GB"/>
        </w:rPr>
        <w:t>One possible advantage of standalone PSCCH is to improve performance by reducing PSSCH collisions. However, blind retransmission or HARQ retransmission can</w:t>
      </w:r>
      <w:r w:rsidR="00E62D13">
        <w:rPr>
          <w:lang w:val="en-GB"/>
        </w:rPr>
        <w:t xml:space="preserve"> also</w:t>
      </w:r>
      <w:r>
        <w:rPr>
          <w:lang w:val="en-GB"/>
        </w:rPr>
        <w:t xml:space="preserve"> improve the performance when there is resource collision.</w:t>
      </w:r>
    </w:p>
    <w:p w14:paraId="46D501EE" w14:textId="4E2B4E8E" w:rsidR="00D64335" w:rsidRDefault="00D64335" w:rsidP="00F547F5">
      <w:pPr>
        <w:jc w:val="both"/>
        <w:rPr>
          <w:lang w:val="en-GB"/>
        </w:rPr>
      </w:pPr>
      <w:r>
        <w:rPr>
          <w:lang w:val="en-GB"/>
        </w:rPr>
        <w:t>Based on the above analysis, the merit of standalone PSCCH is limited.</w:t>
      </w:r>
    </w:p>
    <w:p w14:paraId="6FB63DEC" w14:textId="733AD87D" w:rsidR="000B06E8" w:rsidRPr="00175BEC" w:rsidRDefault="000B06E8" w:rsidP="00F547F5">
      <w:pPr>
        <w:jc w:val="both"/>
        <w:rPr>
          <w:lang w:val="en-GB"/>
        </w:rPr>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6F7675">
        <w:rPr>
          <w:b/>
          <w:noProof/>
          <w:u w:val="single"/>
        </w:rPr>
        <w:t>6</w:t>
      </w:r>
      <w:r w:rsidRPr="000F17D2">
        <w:rPr>
          <w:b/>
          <w:u w:val="single"/>
        </w:rPr>
        <w:fldChar w:fldCharType="end"/>
      </w:r>
      <w:r w:rsidRPr="00B0488D">
        <w:t xml:space="preserve">: </w:t>
      </w:r>
      <w:r w:rsidR="00D64335">
        <w:t>Standalone PSCCH is not supported.</w:t>
      </w:r>
    </w:p>
    <w:p w14:paraId="730E7752" w14:textId="77777777" w:rsidR="00F547F5" w:rsidRDefault="00F547F5" w:rsidP="00D64335">
      <w:pPr>
        <w:pStyle w:val="Heading2"/>
      </w:pPr>
      <w:r>
        <w:t xml:space="preserve">Sensing and </w:t>
      </w:r>
      <w:r w:rsidRPr="00681018">
        <w:t>selection</w:t>
      </w:r>
      <w:r>
        <w:t xml:space="preserve"> windows</w:t>
      </w:r>
    </w:p>
    <w:p w14:paraId="0D48C029" w14:textId="14D6F1E4" w:rsidR="00175BEC" w:rsidRDefault="00175BEC" w:rsidP="00D64335">
      <w:pPr>
        <w:pStyle w:val="Heading8"/>
      </w:pPr>
      <w:r>
        <w:t xml:space="preserve">Sensing </w:t>
      </w:r>
      <w:r w:rsidRPr="00D64335">
        <w:t>window</w:t>
      </w:r>
      <w:r>
        <w:t xml:space="preserve"> definition</w:t>
      </w:r>
    </w:p>
    <w:p w14:paraId="22B9B0FA" w14:textId="766D3F14" w:rsidR="00175BEC" w:rsidRDefault="00FD4CAA" w:rsidP="00F547F5">
      <w:pPr>
        <w:jc w:val="both"/>
      </w:pPr>
      <w:r>
        <w:t>The sensing window defined in LTE V2X can be the baseline in NR V2X. Sensing window is defined as a time interval where UE is expected to monitor the medium before resource selection is triggered. In LTE V2X, the duration of sensing window is defined as 1 sec. The width of long term sensing can be also defined as 1 sec</w:t>
      </w:r>
      <w:r w:rsidR="00E62D13">
        <w:t xml:space="preserve"> in NR V2X</w:t>
      </w:r>
      <w:r>
        <w:t>. The occupied resources of aperiodic traffic decoded by SCI can be removed in long term sensing. However, the reserved resources of aperiodic or periodic traffic are kept and marked as occupied resources. There is no need for specific short term sensing for aperiodic traffic.</w:t>
      </w:r>
    </w:p>
    <w:p w14:paraId="01B992A9" w14:textId="2427A168" w:rsidR="00F547F5" w:rsidRDefault="00F547F5" w:rsidP="00F547F5">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6F7675">
        <w:rPr>
          <w:b/>
          <w:noProof/>
          <w:u w:val="single"/>
        </w:rPr>
        <w:t>7</w:t>
      </w:r>
      <w:r w:rsidRPr="000F17D2">
        <w:rPr>
          <w:b/>
          <w:u w:val="single"/>
        </w:rPr>
        <w:fldChar w:fldCharType="end"/>
      </w:r>
      <w:r w:rsidRPr="00B0488D">
        <w:t>:</w:t>
      </w:r>
      <w:r w:rsidR="00FD4CAA">
        <w:t xml:space="preserve"> S</w:t>
      </w:r>
      <w:r>
        <w:t>ensing window</w:t>
      </w:r>
      <w:r w:rsidR="00FD4CAA">
        <w:t xml:space="preserve"> as in LTE V2X is </w:t>
      </w:r>
      <w:r>
        <w:t xml:space="preserve">supported in NR V2X and the width of sensing window </w:t>
      </w:r>
      <w:r w:rsidR="00FD4CAA">
        <w:t>is 1 sec</w:t>
      </w:r>
      <w:r>
        <w:t>.</w:t>
      </w:r>
    </w:p>
    <w:p w14:paraId="150A63F7" w14:textId="4AA9ADAE" w:rsidR="00175BEC" w:rsidRDefault="00175BEC" w:rsidP="00D64335">
      <w:pPr>
        <w:pStyle w:val="Heading8"/>
      </w:pPr>
      <w:r w:rsidRPr="00D64335">
        <w:t>Selection</w:t>
      </w:r>
      <w:r>
        <w:t xml:space="preserve"> window definition</w:t>
      </w:r>
    </w:p>
    <w:p w14:paraId="3D7881D0" w14:textId="77777777" w:rsidR="006E25F2" w:rsidRDefault="006E25F2" w:rsidP="002C75EB">
      <w:pPr>
        <w:jc w:val="both"/>
      </w:pPr>
      <w:r w:rsidRPr="003F5EE4">
        <w:t xml:space="preserve">Resource selection window </w:t>
      </w:r>
      <w:r>
        <w:t xml:space="preserve">was agreed </w:t>
      </w:r>
      <w:r w:rsidRPr="003F5EE4">
        <w:t>as a time interval where a UE selects sidelink resources for transmission</w:t>
      </w:r>
      <w:r>
        <w:t xml:space="preserve">. </w:t>
      </w:r>
      <w:r w:rsidRPr="006E25F2">
        <w:t xml:space="preserve"> </w:t>
      </w:r>
      <w:r w:rsidRPr="00DF1D89">
        <w:t>The resource selection window starts T1 ≥ 0 after a resource (re-)selection trigger and is bounded by at least a remaining packet delay budget</w:t>
      </w:r>
      <w:r>
        <w:t xml:space="preserve">. One remaining issue is that T1 value, whether it is measured in slots, symbols, </w:t>
      </w:r>
      <w:proofErr w:type="spellStart"/>
      <w:r>
        <w:t>ms.</w:t>
      </w:r>
      <w:proofErr w:type="spellEnd"/>
    </w:p>
    <w:p w14:paraId="473C1F55" w14:textId="08F04456" w:rsidR="00F547F5" w:rsidRPr="002C75EB" w:rsidRDefault="006E25F2" w:rsidP="00F547F5">
      <w:pPr>
        <w:jc w:val="both"/>
        <w:rPr>
          <w:lang w:val="en-GB"/>
        </w:rPr>
      </w:pPr>
      <w:r>
        <w:t xml:space="preserve">T1 value is related to UE processing time and can be (pre-)configured. Since granularity of sensing and resource selection in time domain can be one slot, T1 value is measured in slot level. </w:t>
      </w:r>
    </w:p>
    <w:p w14:paraId="688AD3B9" w14:textId="140EC857" w:rsidR="00F547F5" w:rsidRDefault="00F547F5" w:rsidP="00F547F5">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6F7675">
        <w:rPr>
          <w:b/>
          <w:noProof/>
          <w:u w:val="single"/>
        </w:rPr>
        <w:t>8</w:t>
      </w:r>
      <w:r w:rsidRPr="000F17D2">
        <w:rPr>
          <w:b/>
          <w:u w:val="single"/>
        </w:rPr>
        <w:fldChar w:fldCharType="end"/>
      </w:r>
      <w:r w:rsidRPr="00B0488D">
        <w:t xml:space="preserve">: </w:t>
      </w:r>
      <w:r w:rsidR="006E25F2">
        <w:t>In r</w:t>
      </w:r>
      <w:r>
        <w:t>esource selection window</w:t>
      </w:r>
      <w:r w:rsidR="006E25F2">
        <w:t>, T1 value is measured in slot level.</w:t>
      </w:r>
      <w:r w:rsidR="00FD4CAA">
        <w:t xml:space="preserve"> </w:t>
      </w:r>
    </w:p>
    <w:p w14:paraId="5184242A" w14:textId="77777777" w:rsidR="00F547F5" w:rsidRDefault="00F547F5" w:rsidP="00D64335">
      <w:pPr>
        <w:pStyle w:val="Heading2"/>
      </w:pPr>
      <w:r>
        <w:lastRenderedPageBreak/>
        <w:t>Sensing procedure</w:t>
      </w:r>
    </w:p>
    <w:p w14:paraId="556C4409" w14:textId="7D9869E6" w:rsidR="00F547F5" w:rsidRDefault="00F547F5" w:rsidP="00F547F5">
      <w:pPr>
        <w:jc w:val="both"/>
      </w:pPr>
      <w:r>
        <w:t xml:space="preserve">In LTE V2X, sensing procedure includes decoding sidelink control channel information, sidelink measurements and detection of sidelink transmissions to identify the occupied resources. </w:t>
      </w:r>
      <w:r w:rsidR="00E62D13">
        <w:t>S</w:t>
      </w:r>
      <w:r>
        <w:t>imilar concepts can be applied with modifications</w:t>
      </w:r>
      <w:r w:rsidR="00E62D13">
        <w:t xml:space="preserve"> in NR V2X</w:t>
      </w:r>
      <w:r>
        <w:t xml:space="preserve">. </w:t>
      </w:r>
    </w:p>
    <w:p w14:paraId="1A2F6DEA" w14:textId="289864E7" w:rsidR="00371CFD" w:rsidRDefault="00371CFD" w:rsidP="00371CFD">
      <w:pPr>
        <w:pStyle w:val="Heading3"/>
      </w:pPr>
      <w:r>
        <w:t>Information extracted from SCI for sensing procedure</w:t>
      </w:r>
    </w:p>
    <w:p w14:paraId="357AF2E0" w14:textId="199C757F" w:rsidR="00F547F5" w:rsidRDefault="00F547F5" w:rsidP="00F547F5">
      <w:pPr>
        <w:jc w:val="both"/>
      </w:pPr>
      <w:r>
        <w:t>Information extracted from SCI decoding should include current time/frequency resource allocation</w:t>
      </w:r>
      <w:r w:rsidR="00371CFD">
        <w:t>,</w:t>
      </w:r>
      <w:r>
        <w:t xml:space="preserve"> </w:t>
      </w:r>
      <w:r w:rsidR="00D86087">
        <w:t xml:space="preserve">reservation period, </w:t>
      </w:r>
      <w:r>
        <w:t>retransmission time gap, retransmission frequency resource allocation, and priority of the packet. If all SCIs can be decoded by UE in each slot, UE would have whole resource</w:t>
      </w:r>
      <w:r w:rsidR="00371CFD">
        <w:t>s</w:t>
      </w:r>
      <w:r>
        <w:t xml:space="preserve"> allocation information of current slot and resource reservation information of future slots. However, it depends on UE capability. In LTE V2X, </w:t>
      </w:r>
      <w:r w:rsidR="00371CFD">
        <w:t>10 or</w:t>
      </w:r>
      <w:r>
        <w:t xml:space="preserve"> 20 blind </w:t>
      </w:r>
      <w:proofErr w:type="spellStart"/>
      <w:r>
        <w:t>decodings</w:t>
      </w:r>
      <w:proofErr w:type="spellEnd"/>
      <w:r>
        <w:t xml:space="preserve"> are defined. If UE cannot decode all SCIs in one slot, sidelink measurement and detection of sidelink transmissions should be considered to provide assistance information for sensing. </w:t>
      </w:r>
      <w:r w:rsidR="00371CFD">
        <w:t>Furthermore, t</w:t>
      </w:r>
      <w:r>
        <w:t>he complexity of sidelink measurement or detection is much lower than that of SCI decoding.</w:t>
      </w:r>
    </w:p>
    <w:p w14:paraId="48C43A8A" w14:textId="5CF0B6AA" w:rsidR="00F547F5" w:rsidRDefault="00F547F5" w:rsidP="00F547F5">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6F7675">
        <w:rPr>
          <w:b/>
          <w:noProof/>
          <w:u w:val="single"/>
        </w:rPr>
        <w:t>9</w:t>
      </w:r>
      <w:r w:rsidRPr="000F17D2">
        <w:rPr>
          <w:b/>
          <w:u w:val="single"/>
        </w:rPr>
        <w:fldChar w:fldCharType="end"/>
      </w:r>
      <w:r w:rsidRPr="00B0488D">
        <w:t xml:space="preserve">: </w:t>
      </w:r>
      <w:r>
        <w:t xml:space="preserve">SCI extracted information includes current frequency resource allocation information, </w:t>
      </w:r>
      <w:r w:rsidR="00D86087">
        <w:t xml:space="preserve">reservation period, </w:t>
      </w:r>
      <w:r>
        <w:t>retransmission time gap, retransmission frequency resource allocation, and priority information.</w:t>
      </w:r>
    </w:p>
    <w:p w14:paraId="2B069EB2" w14:textId="77777777" w:rsidR="00F547F5" w:rsidRDefault="00F547F5" w:rsidP="00F547F5">
      <w:pPr>
        <w:jc w:val="both"/>
      </w:pPr>
      <w:r>
        <w:t xml:space="preserve">For sidelink measurements, sidelink RSRP and RSSI defined in LTE V2X can be reused as the baseline. </w:t>
      </w:r>
    </w:p>
    <w:p w14:paraId="3802CEFB" w14:textId="77777777" w:rsidR="00F547F5" w:rsidRDefault="00F547F5" w:rsidP="00F547F5">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6F7675">
        <w:rPr>
          <w:b/>
          <w:noProof/>
          <w:u w:val="single"/>
        </w:rPr>
        <w:t>10</w:t>
      </w:r>
      <w:r w:rsidRPr="000F17D2">
        <w:rPr>
          <w:b/>
          <w:u w:val="single"/>
        </w:rPr>
        <w:fldChar w:fldCharType="end"/>
      </w:r>
      <w:r w:rsidRPr="00B0488D">
        <w:t xml:space="preserve">: </w:t>
      </w:r>
      <w:r>
        <w:t>Sidelink RSRP and RSSI can be used for NR V2X in measurement procedure. Further improvements can be studied.</w:t>
      </w:r>
    </w:p>
    <w:p w14:paraId="5CE5878A" w14:textId="6DF7DA9C" w:rsidR="00371CFD" w:rsidRDefault="00371CFD" w:rsidP="00371CFD">
      <w:pPr>
        <w:pStyle w:val="Heading3"/>
      </w:pPr>
      <w:r>
        <w:t>Priority information for sensing procedure</w:t>
      </w:r>
    </w:p>
    <w:p w14:paraId="31F531A3" w14:textId="60B901F3" w:rsidR="00F55214" w:rsidRPr="00371CFD" w:rsidRDefault="00371CFD" w:rsidP="00371CFD">
      <w:pPr>
        <w:tabs>
          <w:tab w:val="num" w:pos="720"/>
        </w:tabs>
        <w:jc w:val="both"/>
      </w:pPr>
      <w:r>
        <w:t>In sensing procedure, a UE decodes possible SCI</w:t>
      </w:r>
      <w:r w:rsidR="007A3639">
        <w:t>s</w:t>
      </w:r>
      <w:r>
        <w:t xml:space="preserve"> to extract information and measures SL-RSRP to compare with a (pre-</w:t>
      </w:r>
      <w:proofErr w:type="gramStart"/>
      <w:r>
        <w:t>)configured</w:t>
      </w:r>
      <w:proofErr w:type="gramEnd"/>
      <w:r>
        <w:t xml:space="preserve"> RSRP threshold to identify the occupied resource. If </w:t>
      </w:r>
      <w:r w:rsidRPr="00371CFD">
        <w:t>the measured RSRP</w:t>
      </w:r>
      <w:r>
        <w:t xml:space="preserve"> is less than a (pre-</w:t>
      </w:r>
      <w:proofErr w:type="gramStart"/>
      <w:r>
        <w:t>)configured</w:t>
      </w:r>
      <w:proofErr w:type="gramEnd"/>
      <w:r>
        <w:t xml:space="preserve"> threshold</w:t>
      </w:r>
      <w:r w:rsidRPr="00371CFD">
        <w:t xml:space="preserve">, a UE can </w:t>
      </w:r>
      <w:r w:rsidR="007A3639">
        <w:t>assume</w:t>
      </w:r>
      <w:r w:rsidR="007A3639" w:rsidRPr="00371CFD">
        <w:t xml:space="preserve"> </w:t>
      </w:r>
      <w:r>
        <w:t xml:space="preserve">the </w:t>
      </w:r>
      <w:r w:rsidRPr="00371CFD">
        <w:t>interference is tolerable and thus the same resource can be reused.</w:t>
      </w:r>
      <w:r>
        <w:t xml:space="preserve"> </w:t>
      </w:r>
    </w:p>
    <w:p w14:paraId="15BC7819" w14:textId="348CC412" w:rsidR="00F55214" w:rsidRPr="00371CFD" w:rsidRDefault="00371CFD" w:rsidP="00371CFD">
      <w:pPr>
        <w:tabs>
          <w:tab w:val="num" w:pos="720"/>
        </w:tabs>
        <w:jc w:val="both"/>
      </w:pPr>
      <w:r w:rsidRPr="00371CFD">
        <w:t xml:space="preserve">In LTE V2X, the RSRP threshold </w:t>
      </w:r>
      <m:oMath>
        <m:sSub>
          <m:sSubPr>
            <m:ctrlPr>
              <w:rPr>
                <w:rFonts w:ascii="Cambria Math" w:hAnsi="Cambria Math"/>
              </w:rPr>
            </m:ctrlPr>
          </m:sSubPr>
          <m:e>
            <m:r>
              <w:rPr>
                <w:rFonts w:ascii="Cambria Math" w:hAnsi="Cambria Math"/>
              </w:rPr>
              <m:t>Th</m:t>
            </m:r>
          </m:e>
          <m:sub>
            <m:sSub>
              <m:sSubPr>
                <m:ctrlPr>
                  <w:rPr>
                    <w:rFonts w:ascii="Cambria Math" w:hAnsi="Cambria Math"/>
                  </w:rPr>
                </m:ctrlPr>
              </m:sSubPr>
              <m:e>
                <m:r>
                  <w:rPr>
                    <w:rFonts w:ascii="Cambria Math" w:hAnsi="Cambria Math"/>
                  </w:rPr>
                  <m:t>prio</m:t>
                </m:r>
              </m:e>
              <m:sub>
                <m:r>
                  <w:rPr>
                    <w:rFonts w:ascii="Cambria Math" w:hAnsi="Cambria Math"/>
                  </w:rPr>
                  <m:t>TX</m:t>
                </m:r>
              </m:sub>
            </m:sSub>
            <m:r>
              <m:rPr>
                <m:sty m:val="p"/>
              </m:rPr>
              <w:rPr>
                <w:rFonts w:ascii="Cambria Math" w:hAnsi="Cambria Math"/>
              </w:rPr>
              <m:t>,</m:t>
            </m:r>
            <m:sSub>
              <m:sSubPr>
                <m:ctrlPr>
                  <w:rPr>
                    <w:rFonts w:ascii="Cambria Math" w:hAnsi="Cambria Math"/>
                  </w:rPr>
                </m:ctrlPr>
              </m:sSubPr>
              <m:e>
                <m:r>
                  <w:rPr>
                    <w:rFonts w:ascii="Cambria Math" w:hAnsi="Cambria Math"/>
                  </w:rPr>
                  <m:t>prio</m:t>
                </m:r>
              </m:e>
              <m:sub>
                <m:r>
                  <w:rPr>
                    <w:rFonts w:ascii="Cambria Math" w:hAnsi="Cambria Math"/>
                  </w:rPr>
                  <m:t>RX</m:t>
                </m:r>
              </m:sub>
            </m:sSub>
          </m:sub>
        </m:sSub>
      </m:oMath>
      <w:r w:rsidRPr="00371CFD">
        <w:t xml:space="preserve"> depends only on the priority at TX UE and the priority at RX UE.</w:t>
      </w:r>
      <w:r>
        <w:t xml:space="preserve"> The priority is </w:t>
      </w:r>
      <w:r w:rsidR="007A3639">
        <w:t xml:space="preserve">of </w:t>
      </w:r>
      <w:r>
        <w:t>3</w:t>
      </w:r>
      <w:r w:rsidR="007A3639">
        <w:t xml:space="preserve"> </w:t>
      </w:r>
      <w:r>
        <w:t>bit</w:t>
      </w:r>
      <w:r w:rsidR="007A3639">
        <w:t>s</w:t>
      </w:r>
      <w:r>
        <w:t xml:space="preserve"> and </w:t>
      </w:r>
      <w:r w:rsidR="007A3639">
        <w:t>come</w:t>
      </w:r>
      <w:r w:rsidR="006800D5">
        <w:t>s</w:t>
      </w:r>
      <w:r w:rsidR="007A3639">
        <w:t xml:space="preserve"> </w:t>
      </w:r>
      <w:r>
        <w:t xml:space="preserve">from higher layer </w:t>
      </w:r>
      <w:proofErr w:type="spellStart"/>
      <w:r>
        <w:t>QoS</w:t>
      </w:r>
      <w:proofErr w:type="spellEnd"/>
      <w:r>
        <w:t xml:space="preserve"> priority. </w:t>
      </w:r>
      <w:r w:rsidRPr="00371CFD">
        <w:t xml:space="preserve">Small RSRP threshold means that when the TX UE’s PSSCH overlaps with RX UE’s PSSCH, the interference is expected to be small and tolerable for both sides. </w:t>
      </w:r>
    </w:p>
    <w:p w14:paraId="43415856" w14:textId="77777777" w:rsidR="00F55214" w:rsidRPr="00371CFD" w:rsidRDefault="00371CFD" w:rsidP="00371CFD">
      <w:pPr>
        <w:tabs>
          <w:tab w:val="num" w:pos="720"/>
        </w:tabs>
        <w:jc w:val="both"/>
      </w:pPr>
      <w:r w:rsidRPr="00371CFD">
        <w:t xml:space="preserve">NR V2X will support miscellaneous services/applications, so other </w:t>
      </w:r>
      <w:proofErr w:type="spellStart"/>
      <w:r w:rsidRPr="00371CFD">
        <w:t>QoS</w:t>
      </w:r>
      <w:proofErr w:type="spellEnd"/>
      <w:r w:rsidRPr="00371CFD">
        <w:t xml:space="preserve"> parameters besides priority may be also related to RSRP threshold:</w:t>
      </w:r>
    </w:p>
    <w:p w14:paraId="3CE6AA84" w14:textId="55047FD6" w:rsidR="00F55214" w:rsidRPr="00371CFD" w:rsidRDefault="00371CFD" w:rsidP="00371CFD">
      <w:pPr>
        <w:pStyle w:val="ListParagraph"/>
        <w:numPr>
          <w:ilvl w:val="0"/>
          <w:numId w:val="7"/>
        </w:numPr>
        <w:tabs>
          <w:tab w:val="num" w:pos="720"/>
        </w:tabs>
        <w:jc w:val="both"/>
        <w:rPr>
          <w:rFonts w:ascii="Times New Roman" w:hAnsi="Times New Roman"/>
          <w:sz w:val="20"/>
          <w:szCs w:val="20"/>
        </w:rPr>
      </w:pPr>
      <w:r w:rsidRPr="00371CFD">
        <w:rPr>
          <w:rFonts w:ascii="Times New Roman" w:hAnsi="Times New Roman"/>
          <w:sz w:val="20"/>
          <w:szCs w:val="20"/>
        </w:rPr>
        <w:t>Reliability: It is better to have a low threshold so that two overlapped PSSCHs incur less interference on each other.</w:t>
      </w:r>
    </w:p>
    <w:p w14:paraId="78286A88" w14:textId="5EF27C35" w:rsidR="00F55214" w:rsidRPr="00371CFD" w:rsidRDefault="00371CFD" w:rsidP="00371CFD">
      <w:pPr>
        <w:pStyle w:val="ListParagraph"/>
        <w:numPr>
          <w:ilvl w:val="0"/>
          <w:numId w:val="7"/>
        </w:numPr>
        <w:tabs>
          <w:tab w:val="num" w:pos="720"/>
        </w:tabs>
        <w:jc w:val="both"/>
        <w:rPr>
          <w:rFonts w:ascii="Times New Roman" w:hAnsi="Times New Roman"/>
          <w:sz w:val="20"/>
          <w:szCs w:val="20"/>
        </w:rPr>
      </w:pPr>
      <w:r w:rsidRPr="00371CFD">
        <w:rPr>
          <w:rFonts w:ascii="Times New Roman" w:hAnsi="Times New Roman"/>
          <w:sz w:val="20"/>
          <w:szCs w:val="20"/>
        </w:rPr>
        <w:t>Latency: Assuming a properly selected window size, RSRP threshold has little impact on latency.</w:t>
      </w:r>
    </w:p>
    <w:p w14:paraId="418BE8C7" w14:textId="2E19DDE6" w:rsidR="00F55214" w:rsidRPr="00371CFD" w:rsidRDefault="00371CFD" w:rsidP="00371CFD">
      <w:pPr>
        <w:pStyle w:val="ListParagraph"/>
        <w:numPr>
          <w:ilvl w:val="0"/>
          <w:numId w:val="7"/>
        </w:numPr>
        <w:tabs>
          <w:tab w:val="num" w:pos="720"/>
        </w:tabs>
        <w:jc w:val="both"/>
        <w:rPr>
          <w:rFonts w:ascii="Times New Roman" w:hAnsi="Times New Roman"/>
          <w:sz w:val="20"/>
          <w:szCs w:val="20"/>
        </w:rPr>
      </w:pPr>
      <w:r w:rsidRPr="00371CFD">
        <w:rPr>
          <w:rFonts w:ascii="Times New Roman" w:hAnsi="Times New Roman"/>
          <w:sz w:val="20"/>
          <w:szCs w:val="20"/>
        </w:rPr>
        <w:t>Throughput: No direct impact by adjusting RSRP threshold</w:t>
      </w:r>
    </w:p>
    <w:p w14:paraId="694B3BCA" w14:textId="59E64C46" w:rsidR="00371CFD" w:rsidRDefault="00371CFD" w:rsidP="00371CFD">
      <w:pPr>
        <w:pStyle w:val="ListParagraph"/>
        <w:numPr>
          <w:ilvl w:val="0"/>
          <w:numId w:val="7"/>
        </w:numPr>
        <w:tabs>
          <w:tab w:val="num" w:pos="720"/>
        </w:tabs>
        <w:jc w:val="both"/>
        <w:rPr>
          <w:rFonts w:ascii="Times New Roman" w:hAnsi="Times New Roman"/>
          <w:sz w:val="20"/>
          <w:szCs w:val="20"/>
        </w:rPr>
      </w:pPr>
      <w:r w:rsidRPr="00371CFD">
        <w:rPr>
          <w:rFonts w:ascii="Times New Roman" w:hAnsi="Times New Roman"/>
          <w:sz w:val="20"/>
          <w:szCs w:val="20"/>
        </w:rPr>
        <w:t>Communication range: It is better to have a low threshold if the targeted communication range is large so as to limit the experienced interference</w:t>
      </w:r>
      <w:r w:rsidR="007A3639">
        <w:rPr>
          <w:rFonts w:ascii="Times New Roman" w:hAnsi="Times New Roman"/>
          <w:sz w:val="20"/>
          <w:szCs w:val="20"/>
        </w:rPr>
        <w:t>.</w:t>
      </w:r>
    </w:p>
    <w:p w14:paraId="2BFFC58E" w14:textId="24EB3380" w:rsidR="00371CFD" w:rsidRPr="00371CFD" w:rsidRDefault="00371CFD" w:rsidP="00371CFD">
      <w:pPr>
        <w:tabs>
          <w:tab w:val="num" w:pos="720"/>
        </w:tabs>
        <w:jc w:val="both"/>
      </w:pPr>
      <w:r>
        <w:t xml:space="preserve">In LTE V2X, reliability and latency are considered in higher layer </w:t>
      </w:r>
      <w:proofErr w:type="spellStart"/>
      <w:r>
        <w:t>QoS</w:t>
      </w:r>
      <w:proofErr w:type="spellEnd"/>
      <w:r>
        <w:t xml:space="preserve"> priority. Communication range is a new </w:t>
      </w:r>
      <w:proofErr w:type="spellStart"/>
      <w:r>
        <w:t>QoS</w:t>
      </w:r>
      <w:proofErr w:type="spellEnd"/>
      <w:r>
        <w:t xml:space="preserve"> parameter introduced in NR V2X for </w:t>
      </w:r>
      <w:proofErr w:type="spellStart"/>
      <w:r>
        <w:t>groupcast</w:t>
      </w:r>
      <w:proofErr w:type="spellEnd"/>
      <w:r>
        <w:t xml:space="preserve"> services. The RSRP threshold in NR V2X can take communication range into consideration of priority information. Assume </w:t>
      </w:r>
      <w:proofErr w:type="spellStart"/>
      <w:proofErr w:type="gramStart"/>
      <w:r>
        <w:t>Tx</w:t>
      </w:r>
      <w:proofErr w:type="spellEnd"/>
      <w:proofErr w:type="gramEnd"/>
      <w:r>
        <w:t xml:space="preserve"> priority as </w:t>
      </w:r>
      <w:proofErr w:type="spellStart"/>
      <w:r w:rsidRPr="00371CFD">
        <w:rPr>
          <w:i/>
        </w:rPr>
        <w:t>Prio</w:t>
      </w:r>
      <w:r w:rsidRPr="00371CFD">
        <w:rPr>
          <w:i/>
          <w:vertAlign w:val="subscript"/>
        </w:rPr>
        <w:t>Tx</w:t>
      </w:r>
      <w:proofErr w:type="spellEnd"/>
      <w:r>
        <w:rPr>
          <w:vertAlign w:val="subscript"/>
        </w:rPr>
        <w:t xml:space="preserve">, </w:t>
      </w:r>
      <w:r>
        <w:t xml:space="preserve">Rx priority as </w:t>
      </w:r>
      <w:proofErr w:type="spellStart"/>
      <w:r w:rsidRPr="00371CFD">
        <w:rPr>
          <w:i/>
        </w:rPr>
        <w:t>Prio</w:t>
      </w:r>
      <w:r w:rsidRPr="00371CFD">
        <w:rPr>
          <w:i/>
          <w:vertAlign w:val="subscript"/>
        </w:rPr>
        <w:t>Rx</w:t>
      </w:r>
      <w:proofErr w:type="spellEnd"/>
      <w:r>
        <w:rPr>
          <w:vertAlign w:val="subscript"/>
        </w:rPr>
        <w:t xml:space="preserve">, </w:t>
      </w:r>
      <w:r>
        <w:t xml:space="preserve">communication range as </w:t>
      </w:r>
      <w:proofErr w:type="spellStart"/>
      <w:r w:rsidRPr="00371CFD">
        <w:rPr>
          <w:i/>
        </w:rPr>
        <w:t>Prio</w:t>
      </w:r>
      <w:r w:rsidRPr="00371CFD">
        <w:rPr>
          <w:i/>
          <w:vertAlign w:val="subscript"/>
        </w:rPr>
        <w:t>CommRang</w:t>
      </w:r>
      <w:proofErr w:type="spellEnd"/>
      <w:r>
        <w:t xml:space="preserve">, one simple method to add communication range </w:t>
      </w:r>
      <w:r w:rsidR="006F7675">
        <w:t>in</w:t>
      </w:r>
      <w:r>
        <w:t xml:space="preserve"> RSRP threshold is </w:t>
      </w:r>
      <w:r w:rsidR="006F7675">
        <w:t xml:space="preserve">to </w:t>
      </w:r>
      <w:r>
        <w:t xml:space="preserve">apply linear combination to these parameters. For example, RSRP threshold can be </w:t>
      </w:r>
      <w:r w:rsidRPr="00371CFD">
        <w:rPr>
          <w:i/>
        </w:rPr>
        <w:t>w</w:t>
      </w:r>
      <w:r w:rsidRPr="00371CFD">
        <w:rPr>
          <w:i/>
          <w:vertAlign w:val="subscript"/>
        </w:rPr>
        <w:t>1</w:t>
      </w:r>
      <w:r w:rsidRPr="00371CFD">
        <w:rPr>
          <w:i/>
        </w:rPr>
        <w:t>Prio</w:t>
      </w:r>
      <w:r w:rsidRPr="00371CFD">
        <w:rPr>
          <w:i/>
          <w:vertAlign w:val="subscript"/>
        </w:rPr>
        <w:t>Tx</w:t>
      </w:r>
      <w:r w:rsidRPr="00371CFD">
        <w:rPr>
          <w:i/>
        </w:rPr>
        <w:t>+w</w:t>
      </w:r>
      <w:r w:rsidRPr="00371CFD">
        <w:rPr>
          <w:i/>
          <w:vertAlign w:val="subscript"/>
        </w:rPr>
        <w:t>2</w:t>
      </w:r>
      <w:r w:rsidRPr="00371CFD">
        <w:rPr>
          <w:i/>
        </w:rPr>
        <w:t>Prio</w:t>
      </w:r>
      <w:r w:rsidRPr="00371CFD">
        <w:rPr>
          <w:i/>
          <w:vertAlign w:val="subscript"/>
        </w:rPr>
        <w:t>Rx</w:t>
      </w:r>
      <w:r w:rsidRPr="00371CFD">
        <w:rPr>
          <w:i/>
        </w:rPr>
        <w:t>+w</w:t>
      </w:r>
      <w:r w:rsidRPr="00371CFD">
        <w:rPr>
          <w:i/>
          <w:vertAlign w:val="subscript"/>
        </w:rPr>
        <w:t>3</w:t>
      </w:r>
      <w:r w:rsidRPr="00371CFD">
        <w:rPr>
          <w:i/>
        </w:rPr>
        <w:t>Prio</w:t>
      </w:r>
      <w:r w:rsidRPr="00371CFD">
        <w:rPr>
          <w:i/>
          <w:vertAlign w:val="subscript"/>
        </w:rPr>
        <w:t>CommRang</w:t>
      </w:r>
      <w:r w:rsidRPr="00371CFD">
        <w:rPr>
          <w:i/>
        </w:rPr>
        <w:t>+</w:t>
      </w:r>
      <w:r w:rsidRPr="00371CFD">
        <w:rPr>
          <w:rFonts w:ascii="Symbol" w:hAnsi="Symbol"/>
          <w:i/>
        </w:rPr>
        <w:t></w:t>
      </w:r>
      <w:r>
        <w:t xml:space="preserve"> or min( round( </w:t>
      </w:r>
      <w:r w:rsidRPr="00371CFD">
        <w:rPr>
          <w:i/>
        </w:rPr>
        <w:t>w</w:t>
      </w:r>
      <w:r w:rsidRPr="00371CFD">
        <w:rPr>
          <w:i/>
          <w:vertAlign w:val="subscript"/>
        </w:rPr>
        <w:t>1</w:t>
      </w:r>
      <w:r w:rsidRPr="00371CFD">
        <w:rPr>
          <w:i/>
        </w:rPr>
        <w:t>Prio</w:t>
      </w:r>
      <w:r w:rsidRPr="00371CFD">
        <w:rPr>
          <w:i/>
          <w:vertAlign w:val="subscript"/>
        </w:rPr>
        <w:t>Tx</w:t>
      </w:r>
      <w:r w:rsidRPr="00371CFD">
        <w:rPr>
          <w:i/>
        </w:rPr>
        <w:t>+w</w:t>
      </w:r>
      <w:r w:rsidRPr="00371CFD">
        <w:rPr>
          <w:i/>
          <w:vertAlign w:val="subscript"/>
        </w:rPr>
        <w:t>2</w:t>
      </w:r>
      <w:r w:rsidRPr="00371CFD">
        <w:rPr>
          <w:i/>
        </w:rPr>
        <w:t>Prio</w:t>
      </w:r>
      <w:r w:rsidRPr="00371CFD">
        <w:rPr>
          <w:i/>
          <w:vertAlign w:val="subscript"/>
        </w:rPr>
        <w:t>Rx</w:t>
      </w:r>
      <w:r w:rsidRPr="00371CFD">
        <w:rPr>
          <w:i/>
        </w:rPr>
        <w:t>+w</w:t>
      </w:r>
      <w:r w:rsidRPr="00371CFD">
        <w:rPr>
          <w:i/>
          <w:vertAlign w:val="subscript"/>
        </w:rPr>
        <w:t>3</w:t>
      </w:r>
      <w:r w:rsidRPr="00371CFD">
        <w:rPr>
          <w:i/>
        </w:rPr>
        <w:t>Prio</w:t>
      </w:r>
      <w:r w:rsidRPr="00371CFD">
        <w:rPr>
          <w:i/>
          <w:vertAlign w:val="subscript"/>
        </w:rPr>
        <w:t>CommRang</w:t>
      </w:r>
      <w:r>
        <w:rPr>
          <w:i/>
        </w:rPr>
        <w:t>+</w:t>
      </w:r>
      <w:r w:rsidRPr="00371CFD">
        <w:rPr>
          <w:rFonts w:ascii="Symbol" w:hAnsi="Symbol"/>
          <w:i/>
        </w:rPr>
        <w:t></w:t>
      </w:r>
      <w:r>
        <w:rPr>
          <w:i/>
          <w:vertAlign w:val="subscript"/>
        </w:rPr>
        <w:t xml:space="preserve"> </w:t>
      </w:r>
      <w:r w:rsidRPr="00371CFD">
        <w:t>)</w:t>
      </w:r>
      <w:r>
        <w:t xml:space="preserve">, </w:t>
      </w:r>
      <w:r w:rsidRPr="00371CFD">
        <w:rPr>
          <w:rFonts w:ascii="Symbol" w:hAnsi="Symbol"/>
          <w:i/>
        </w:rPr>
        <w:t></w:t>
      </w:r>
      <w:r>
        <w:t xml:space="preserve">), where </w:t>
      </w:r>
      <w:proofErr w:type="spellStart"/>
      <w:r w:rsidRPr="00371CFD">
        <w:rPr>
          <w:i/>
        </w:rPr>
        <w:t>w</w:t>
      </w:r>
      <w:r w:rsidRPr="00371CFD">
        <w:rPr>
          <w:i/>
          <w:vertAlign w:val="subscript"/>
        </w:rPr>
        <w:t>i</w:t>
      </w:r>
      <w:proofErr w:type="spellEnd"/>
      <w:r>
        <w:t xml:space="preserve"> are preconfigured weightings, </w:t>
      </w:r>
      <w:r w:rsidRPr="00371CFD">
        <w:rPr>
          <w:rFonts w:ascii="Symbol" w:hAnsi="Symbol"/>
          <w:i/>
        </w:rPr>
        <w:t></w:t>
      </w:r>
      <w:r>
        <w:t xml:space="preserve"> is a preconfigured threshold, and </w:t>
      </w:r>
      <w:r w:rsidRPr="00371CFD">
        <w:rPr>
          <w:rFonts w:ascii="Symbol" w:hAnsi="Symbol"/>
          <w:i/>
        </w:rPr>
        <w:t></w:t>
      </w:r>
      <w:r>
        <w:rPr>
          <w:rFonts w:ascii="Symbol" w:hAnsi="Symbol"/>
          <w:i/>
        </w:rPr>
        <w:t></w:t>
      </w:r>
      <w:r>
        <w:t xml:space="preserve">is a constant. If </w:t>
      </w:r>
      <w:r w:rsidRPr="00371CFD">
        <w:rPr>
          <w:i/>
        </w:rPr>
        <w:t>w</w:t>
      </w:r>
      <w:r w:rsidRPr="00371CFD">
        <w:rPr>
          <w:vertAlign w:val="subscript"/>
        </w:rPr>
        <w:t>1</w:t>
      </w:r>
      <w:r>
        <w:t xml:space="preserve">=8, </w:t>
      </w:r>
      <w:r w:rsidRPr="00371CFD">
        <w:rPr>
          <w:i/>
        </w:rPr>
        <w:t>w</w:t>
      </w:r>
      <w:r w:rsidRPr="00371CFD">
        <w:rPr>
          <w:vertAlign w:val="subscript"/>
        </w:rPr>
        <w:t>2</w:t>
      </w:r>
      <w:r>
        <w:t xml:space="preserve">=1, </w:t>
      </w:r>
      <w:r w:rsidRPr="00371CFD">
        <w:rPr>
          <w:i/>
        </w:rPr>
        <w:t>w</w:t>
      </w:r>
      <w:r w:rsidRPr="00371CFD">
        <w:rPr>
          <w:vertAlign w:val="subscript"/>
        </w:rPr>
        <w:t>3</w:t>
      </w:r>
      <w:r>
        <w:t xml:space="preserve">=0, </w:t>
      </w:r>
      <w:r w:rsidRPr="00371CFD">
        <w:rPr>
          <w:rFonts w:ascii="Symbol" w:hAnsi="Symbol"/>
          <w:i/>
        </w:rPr>
        <w:t></w:t>
      </w:r>
      <w:r>
        <w:t xml:space="preserve">=64, </w:t>
      </w:r>
      <w:r w:rsidRPr="00371CFD">
        <w:rPr>
          <w:rFonts w:ascii="Symbol" w:hAnsi="Symbol"/>
          <w:i/>
        </w:rPr>
        <w:t></w:t>
      </w:r>
      <w:r>
        <w:t>=1, the modified RSRP threshold can be deduced to an LTE one.</w:t>
      </w:r>
    </w:p>
    <w:p w14:paraId="18FB0C82" w14:textId="07220BA0" w:rsidR="00371CFD" w:rsidRDefault="00371CFD" w:rsidP="00371CFD">
      <w:pPr>
        <w:spacing w:before="120" w:after="120"/>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6F7675">
        <w:rPr>
          <w:b/>
          <w:noProof/>
          <w:u w:val="single"/>
        </w:rPr>
        <w:t>11</w:t>
      </w:r>
      <w:r w:rsidRPr="000F17D2">
        <w:rPr>
          <w:b/>
          <w:u w:val="single"/>
        </w:rPr>
        <w:fldChar w:fldCharType="end"/>
      </w:r>
      <w:r w:rsidRPr="00B0488D">
        <w:t xml:space="preserve">: </w:t>
      </w:r>
      <w:r>
        <w:t xml:space="preserve">RSRP threshold can be related to </w:t>
      </w:r>
      <w:proofErr w:type="spellStart"/>
      <w:r>
        <w:t>Tx</w:t>
      </w:r>
      <w:proofErr w:type="spellEnd"/>
      <w:r>
        <w:t xml:space="preserve"> priority, Rx priority, and communication range.</w:t>
      </w:r>
    </w:p>
    <w:p w14:paraId="5B82495C" w14:textId="0A72601C" w:rsidR="00306732" w:rsidRDefault="006859F5" w:rsidP="00D64335">
      <w:pPr>
        <w:pStyle w:val="Heading2"/>
      </w:pPr>
      <w:r>
        <w:lastRenderedPageBreak/>
        <w:t>Resource g</w:t>
      </w:r>
      <w:r w:rsidR="00306732">
        <w:t xml:space="preserve">ranularity </w:t>
      </w:r>
      <w:r>
        <w:t>for</w:t>
      </w:r>
      <w:r w:rsidR="00306732">
        <w:t xml:space="preserve"> sensing and resource selection</w:t>
      </w:r>
    </w:p>
    <w:p w14:paraId="0148C2D5" w14:textId="138B7383" w:rsidR="007929B2" w:rsidRDefault="007929B2" w:rsidP="007929B2">
      <w:pPr>
        <w:pStyle w:val="Heading3"/>
      </w:pPr>
      <w:r>
        <w:t>Slot aggregation for resource selection</w:t>
      </w:r>
    </w:p>
    <w:p w14:paraId="7A10C305" w14:textId="00575057" w:rsidR="007929B2" w:rsidRDefault="007929B2" w:rsidP="007929B2">
      <w:pPr>
        <w:jc w:val="both"/>
      </w:pPr>
      <w:r>
        <w:t xml:space="preserve">Whether to support slot aggregation for resource selection is an </w:t>
      </w:r>
      <w:r w:rsidR="006F7675">
        <w:t xml:space="preserve">open </w:t>
      </w:r>
      <w:r>
        <w:t>issue in RAN1 discussion. To use slot aggregation is beneficial to transmit a large packet. However, slot aggregation would introduce several disadvantages:</w:t>
      </w:r>
    </w:p>
    <w:p w14:paraId="50BA8B55" w14:textId="2FF2F1DB" w:rsidR="007929B2" w:rsidRDefault="007929B2" w:rsidP="007929B2">
      <w:pPr>
        <w:pStyle w:val="ListParagraph"/>
        <w:numPr>
          <w:ilvl w:val="0"/>
          <w:numId w:val="14"/>
        </w:numPr>
        <w:spacing w:before="120" w:after="120"/>
        <w:ind w:left="714" w:hanging="357"/>
        <w:jc w:val="both"/>
        <w:rPr>
          <w:rFonts w:ascii="Times New Roman" w:hAnsi="Times New Roman"/>
          <w:sz w:val="20"/>
          <w:szCs w:val="20"/>
        </w:rPr>
      </w:pPr>
      <w:r w:rsidRPr="007929B2">
        <w:rPr>
          <w:rFonts w:ascii="Times New Roman" w:hAnsi="Times New Roman"/>
          <w:sz w:val="20"/>
          <w:szCs w:val="20"/>
        </w:rPr>
        <w:t>Half duplex problem:</w:t>
      </w:r>
      <w:r>
        <w:rPr>
          <w:rFonts w:ascii="Times New Roman" w:hAnsi="Times New Roman"/>
          <w:sz w:val="20"/>
          <w:szCs w:val="20"/>
        </w:rPr>
        <w:t xml:space="preserve"> if a UE is receiving a packet with slot aggregation and would like to transmit a</w:t>
      </w:r>
      <w:r w:rsidR="006F7675">
        <w:rPr>
          <w:rFonts w:ascii="Times New Roman" w:hAnsi="Times New Roman"/>
          <w:sz w:val="20"/>
          <w:szCs w:val="20"/>
        </w:rPr>
        <w:t>nother</w:t>
      </w:r>
      <w:r>
        <w:rPr>
          <w:rFonts w:ascii="Times New Roman" w:hAnsi="Times New Roman"/>
          <w:sz w:val="20"/>
          <w:szCs w:val="20"/>
        </w:rPr>
        <w:t xml:space="preserve"> packet, the UE should abandon the received information and fail to decode the data. However, if the receiving packet is scheduled in slot</w:t>
      </w:r>
      <w:r w:rsidR="006F7675">
        <w:rPr>
          <w:rFonts w:ascii="Times New Roman" w:hAnsi="Times New Roman"/>
          <w:sz w:val="20"/>
          <w:szCs w:val="20"/>
        </w:rPr>
        <w:t>-level</w:t>
      </w:r>
      <w:r>
        <w:rPr>
          <w:rFonts w:ascii="Times New Roman" w:hAnsi="Times New Roman"/>
          <w:sz w:val="20"/>
          <w:szCs w:val="20"/>
        </w:rPr>
        <w:t xml:space="preserve">, only one packet is lost due to half duplex problem and can be recovered by retransmission. </w:t>
      </w:r>
    </w:p>
    <w:p w14:paraId="6316C2BC" w14:textId="571AA4CF" w:rsidR="007929B2" w:rsidRDefault="007929B2" w:rsidP="007929B2">
      <w:pPr>
        <w:pStyle w:val="ListParagraph"/>
        <w:numPr>
          <w:ilvl w:val="0"/>
          <w:numId w:val="14"/>
        </w:numPr>
        <w:spacing w:before="120" w:after="120"/>
        <w:ind w:left="714" w:hanging="357"/>
        <w:jc w:val="both"/>
        <w:rPr>
          <w:rFonts w:ascii="Times New Roman" w:hAnsi="Times New Roman"/>
          <w:sz w:val="20"/>
          <w:szCs w:val="20"/>
        </w:rPr>
      </w:pPr>
      <w:r>
        <w:rPr>
          <w:rFonts w:ascii="Times New Roman" w:hAnsi="Times New Roman"/>
          <w:sz w:val="20"/>
          <w:szCs w:val="20"/>
        </w:rPr>
        <w:t>More resource collision: in resource selection, slot aggregation would result more resource collision especially in congested traffic condition.</w:t>
      </w:r>
    </w:p>
    <w:p w14:paraId="34318758" w14:textId="1808BBC3" w:rsidR="007929B2" w:rsidRDefault="007929B2" w:rsidP="007929B2">
      <w:pPr>
        <w:pStyle w:val="ListParagraph"/>
        <w:numPr>
          <w:ilvl w:val="0"/>
          <w:numId w:val="14"/>
        </w:numPr>
        <w:spacing w:before="120" w:after="120"/>
        <w:ind w:left="714" w:hanging="357"/>
        <w:jc w:val="both"/>
        <w:rPr>
          <w:rFonts w:ascii="Times New Roman" w:hAnsi="Times New Roman"/>
          <w:sz w:val="20"/>
          <w:szCs w:val="20"/>
        </w:rPr>
      </w:pPr>
      <w:r>
        <w:rPr>
          <w:rFonts w:ascii="Times New Roman" w:hAnsi="Times New Roman"/>
          <w:sz w:val="20"/>
          <w:szCs w:val="20"/>
        </w:rPr>
        <w:t xml:space="preserve">Specification impact: one TB spanning multiple slots is not supported in NR </w:t>
      </w:r>
      <w:proofErr w:type="spellStart"/>
      <w:r>
        <w:rPr>
          <w:rFonts w:ascii="Times New Roman" w:hAnsi="Times New Roman"/>
          <w:sz w:val="20"/>
          <w:szCs w:val="20"/>
        </w:rPr>
        <w:t>eMBB</w:t>
      </w:r>
      <w:proofErr w:type="spellEnd"/>
      <w:r>
        <w:rPr>
          <w:rFonts w:ascii="Times New Roman" w:hAnsi="Times New Roman"/>
          <w:sz w:val="20"/>
          <w:szCs w:val="20"/>
        </w:rPr>
        <w:t xml:space="preserve">. It needs more efforts on specification. If TB repetition is used in slot aggregation, coverage extension can be expected but it is not the major </w:t>
      </w:r>
      <w:r w:rsidR="006F7675">
        <w:rPr>
          <w:rFonts w:ascii="Times New Roman" w:hAnsi="Times New Roman"/>
          <w:sz w:val="20"/>
          <w:szCs w:val="20"/>
        </w:rPr>
        <w:t>concern in N</w:t>
      </w:r>
      <w:r>
        <w:rPr>
          <w:rFonts w:ascii="Times New Roman" w:hAnsi="Times New Roman"/>
          <w:sz w:val="20"/>
          <w:szCs w:val="20"/>
        </w:rPr>
        <w:t>R V2X.</w:t>
      </w:r>
    </w:p>
    <w:p w14:paraId="1BA27A0C" w14:textId="45231B83" w:rsidR="007929B2" w:rsidRPr="007929B2" w:rsidRDefault="007929B2" w:rsidP="007929B2">
      <w:pPr>
        <w:spacing w:before="120" w:after="120"/>
        <w:jc w:val="both"/>
      </w:pPr>
      <w:r>
        <w:t>Based on the above analysis, we tend to not support slot aggregation in NR V2X.</w:t>
      </w:r>
    </w:p>
    <w:p w14:paraId="5F67273D" w14:textId="661CFB84" w:rsidR="007929B2" w:rsidRDefault="007929B2" w:rsidP="007929B2">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6F7675">
        <w:rPr>
          <w:b/>
          <w:noProof/>
          <w:u w:val="single"/>
        </w:rPr>
        <w:t>12</w:t>
      </w:r>
      <w:r w:rsidRPr="000F17D2">
        <w:rPr>
          <w:b/>
          <w:u w:val="single"/>
        </w:rPr>
        <w:fldChar w:fldCharType="end"/>
      </w:r>
      <w:r w:rsidRPr="00B0488D">
        <w:t xml:space="preserve">: </w:t>
      </w:r>
      <w:r>
        <w:t>Slot aggregation is not supported in NR V2X.</w:t>
      </w:r>
    </w:p>
    <w:p w14:paraId="00E9EE18" w14:textId="5D155B3B" w:rsidR="007929B2" w:rsidRDefault="007929B2" w:rsidP="007929B2">
      <w:pPr>
        <w:pStyle w:val="Heading3"/>
      </w:pPr>
      <w:r>
        <w:t>Mini-slot for resource selection</w:t>
      </w:r>
    </w:p>
    <w:p w14:paraId="67DB2488" w14:textId="083062E9" w:rsidR="007929B2" w:rsidRDefault="007929B2" w:rsidP="007929B2">
      <w:pPr>
        <w:jc w:val="both"/>
        <w:rPr>
          <w:lang w:val="en-GB"/>
        </w:rPr>
      </w:pPr>
      <w:r>
        <w:rPr>
          <w:lang w:val="en-GB"/>
        </w:rPr>
        <w:t>In NR V2X, multiple numerology (SCS 15/30/60/120 kHz) is supported. Mini-slot is beneficial to low latency applications. However, low latency requirement can also be achieved by using higher subcarrier spacing configuration, such as 60 kHz. Mini-slot also introduces more complexity for sensing and resource selection, therefore, it is less attractive in NR V2X.</w:t>
      </w:r>
    </w:p>
    <w:p w14:paraId="399551B5" w14:textId="0B4B9A90" w:rsidR="007929B2" w:rsidRPr="007929B2" w:rsidRDefault="007929B2" w:rsidP="007929B2">
      <w:pPr>
        <w:jc w:val="both"/>
        <w:rPr>
          <w:lang w:val="en-GB"/>
        </w:rPr>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6F7675">
        <w:rPr>
          <w:b/>
          <w:noProof/>
          <w:u w:val="single"/>
        </w:rPr>
        <w:t>13</w:t>
      </w:r>
      <w:r w:rsidRPr="000F17D2">
        <w:rPr>
          <w:b/>
          <w:u w:val="single"/>
        </w:rPr>
        <w:fldChar w:fldCharType="end"/>
      </w:r>
      <w:r w:rsidRPr="00B0488D">
        <w:t xml:space="preserve">: </w:t>
      </w:r>
      <w:r>
        <w:t>Mini-slot is not supported in NR V2X.</w:t>
      </w:r>
    </w:p>
    <w:p w14:paraId="2564028E" w14:textId="3A38153A" w:rsidR="00C0789A" w:rsidRDefault="00C0789A" w:rsidP="00C0789A">
      <w:pPr>
        <w:pStyle w:val="Heading3"/>
      </w:pPr>
      <w:r>
        <w:t>Resource granularity in time-domain</w:t>
      </w:r>
    </w:p>
    <w:p w14:paraId="686F0A5C" w14:textId="605E4981" w:rsidR="00036DCC" w:rsidRDefault="00323521" w:rsidP="00AA6DF3">
      <w:pPr>
        <w:jc w:val="both"/>
      </w:pPr>
      <w:r>
        <w:t>For sensing purpose, t</w:t>
      </w:r>
      <w:r w:rsidR="00CE5C4C">
        <w:t>he resource granularity in time-domain can be one</w:t>
      </w:r>
      <w:r>
        <w:t xml:space="preserve"> slot to reduce the complexity. However, for resource selection purpose, the resource granularity in time-domain can be one symbol or one slot. For PSFCH resource selection, one or two </w:t>
      </w:r>
      <w:r w:rsidR="00A23366">
        <w:t xml:space="preserve">last </w:t>
      </w:r>
      <w:r>
        <w:t xml:space="preserve">symbols </w:t>
      </w:r>
      <w:r w:rsidR="00A23366">
        <w:t>in a slot</w:t>
      </w:r>
      <w:r>
        <w:t xml:space="preserve"> would be </w:t>
      </w:r>
      <w:r w:rsidR="001F74EC">
        <w:t>chosen</w:t>
      </w:r>
      <w:r>
        <w:t>. But for PSSCH resource selection, one slot excluded the PSFCH resource can be chosen. So the resource granularity in-time for PSSCH is one slot</w:t>
      </w:r>
      <w:r w:rsidR="00C0789A">
        <w:t xml:space="preserve"> and the resource granularity in-time for PSFCH is one symbol for resource selection.</w:t>
      </w:r>
    </w:p>
    <w:p w14:paraId="619B7D0E" w14:textId="7CF1CFB3" w:rsidR="006C561B" w:rsidRDefault="006C561B" w:rsidP="00AA6DF3">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6F7675">
        <w:rPr>
          <w:b/>
          <w:noProof/>
          <w:u w:val="single"/>
        </w:rPr>
        <w:t>14</w:t>
      </w:r>
      <w:r w:rsidRPr="000F17D2">
        <w:rPr>
          <w:b/>
          <w:u w:val="single"/>
        </w:rPr>
        <w:fldChar w:fldCharType="end"/>
      </w:r>
      <w:r w:rsidR="00323521" w:rsidRPr="00B0488D">
        <w:t xml:space="preserve">: </w:t>
      </w:r>
      <w:r w:rsidR="001F74EC">
        <w:t>For sen</w:t>
      </w:r>
      <w:r w:rsidR="00323521">
        <w:t xml:space="preserve">sing purpose, resource granularity in time-domain is one slot. </w:t>
      </w:r>
    </w:p>
    <w:p w14:paraId="14932D1C" w14:textId="6E754540" w:rsidR="00C0789A" w:rsidRDefault="006C561B" w:rsidP="00AA6DF3">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6F7675">
        <w:rPr>
          <w:b/>
          <w:noProof/>
          <w:u w:val="single"/>
        </w:rPr>
        <w:t>15</w:t>
      </w:r>
      <w:r w:rsidRPr="000F17D2">
        <w:rPr>
          <w:b/>
          <w:u w:val="single"/>
        </w:rPr>
        <w:fldChar w:fldCharType="end"/>
      </w:r>
      <w:r w:rsidRPr="00B0488D">
        <w:t xml:space="preserve">: </w:t>
      </w:r>
      <w:r w:rsidR="00323521">
        <w:t xml:space="preserve">For resource (re-)selection, resource granularity in time-domain is one slot for PSSCH and one symbol for PSFCH. </w:t>
      </w:r>
    </w:p>
    <w:p w14:paraId="1134F8FF" w14:textId="77777777" w:rsidR="00F547F5" w:rsidRDefault="00F547F5" w:rsidP="00D64335">
      <w:pPr>
        <w:pStyle w:val="Heading2"/>
      </w:pPr>
      <w:r>
        <w:t>Sidelink measurements for sensing procedure</w:t>
      </w:r>
    </w:p>
    <w:p w14:paraId="781E1DFE" w14:textId="38411598" w:rsidR="00596E3F" w:rsidRDefault="00EF0662" w:rsidP="00D64335">
      <w:pPr>
        <w:pStyle w:val="Heading3"/>
      </w:pPr>
      <w:r>
        <w:t>SL-</w:t>
      </w:r>
      <w:r w:rsidR="00596E3F">
        <w:t>RSRP</w:t>
      </w:r>
    </w:p>
    <w:p w14:paraId="028E6005" w14:textId="7A168087" w:rsidR="00AB15B5" w:rsidRDefault="002022BB" w:rsidP="00AA6DF3">
      <w:pPr>
        <w:jc w:val="both"/>
      </w:pPr>
      <w:r>
        <w:t xml:space="preserve">In LTE V2X, </w:t>
      </w:r>
      <w:r w:rsidR="00EF0662">
        <w:t>SL-</w:t>
      </w:r>
      <w:r>
        <w:t xml:space="preserve">RSRP is defined as the </w:t>
      </w:r>
      <w:r w:rsidR="00EB06A0">
        <w:t xml:space="preserve">signal </w:t>
      </w:r>
      <w:r>
        <w:t xml:space="preserve">power </w:t>
      </w:r>
      <w:r w:rsidR="00EB06A0">
        <w:t xml:space="preserve">of </w:t>
      </w:r>
      <w:r>
        <w:t>PSSCH</w:t>
      </w:r>
      <w:r w:rsidR="00EB06A0">
        <w:t xml:space="preserve"> DMRS</w:t>
      </w:r>
      <w:r>
        <w:t xml:space="preserve">. It can be reused in </w:t>
      </w:r>
      <w:r w:rsidR="00B96AEF">
        <w:t xml:space="preserve">NR </w:t>
      </w:r>
      <w:r>
        <w:t xml:space="preserve">V2X for broadcasting services. </w:t>
      </w:r>
      <w:r w:rsidR="006F7675">
        <w:t>I</w:t>
      </w:r>
      <w:r>
        <w:t xml:space="preserve">n NR V2X, unicast and </w:t>
      </w:r>
      <w:proofErr w:type="spellStart"/>
      <w:r>
        <w:t>groupcast</w:t>
      </w:r>
      <w:proofErr w:type="spellEnd"/>
      <w:r>
        <w:t xml:space="preserve"> transmission </w:t>
      </w:r>
      <w:r w:rsidR="00B96AEF">
        <w:t>should</w:t>
      </w:r>
      <w:r>
        <w:t xml:space="preserve"> be supported. The data channel information and control </w:t>
      </w:r>
      <w:r>
        <w:lastRenderedPageBreak/>
        <w:t xml:space="preserve">information might be scrambled/associated by UE or group ID and the DMRS information might </w:t>
      </w:r>
      <w:r w:rsidR="00EF0662">
        <w:t xml:space="preserve">be </w:t>
      </w:r>
      <w:r>
        <w:t xml:space="preserve">not decoded by all UEs. </w:t>
      </w:r>
      <w:r w:rsidR="00425C08">
        <w:t xml:space="preserve">That is, PSSCH RSRP might not be obtained for unicast or </w:t>
      </w:r>
      <w:proofErr w:type="spellStart"/>
      <w:r w:rsidR="00425C08">
        <w:t>groupcast</w:t>
      </w:r>
      <w:proofErr w:type="spellEnd"/>
      <w:r w:rsidR="00425C08">
        <w:t xml:space="preserve"> service. </w:t>
      </w:r>
      <w:r w:rsidR="00AB15B5">
        <w:t xml:space="preserve">There </w:t>
      </w:r>
      <w:r w:rsidR="006F7675">
        <w:t>are</w:t>
      </w:r>
      <w:r w:rsidR="00AB15B5">
        <w:t xml:space="preserve"> two solutions to solve this problem:</w:t>
      </w:r>
    </w:p>
    <w:p w14:paraId="0BC2CB92" w14:textId="69F48F1F" w:rsidR="00AB15B5" w:rsidRDefault="00AB15B5" w:rsidP="00AB15B5">
      <w:pPr>
        <w:pStyle w:val="ListParagraph"/>
        <w:numPr>
          <w:ilvl w:val="0"/>
          <w:numId w:val="17"/>
        </w:numPr>
        <w:spacing w:before="120" w:after="120"/>
        <w:ind w:left="714" w:hanging="357"/>
        <w:jc w:val="both"/>
        <w:rPr>
          <w:rFonts w:ascii="Times New Roman" w:hAnsi="Times New Roman"/>
          <w:sz w:val="20"/>
          <w:szCs w:val="20"/>
        </w:rPr>
      </w:pPr>
      <w:r>
        <w:rPr>
          <w:rFonts w:ascii="Times New Roman" w:hAnsi="Times New Roman"/>
          <w:sz w:val="20"/>
          <w:szCs w:val="20"/>
        </w:rPr>
        <w:t>N</w:t>
      </w:r>
      <w:r w:rsidRPr="00AB15B5">
        <w:rPr>
          <w:rFonts w:ascii="Times New Roman" w:hAnsi="Times New Roman"/>
          <w:sz w:val="20"/>
          <w:szCs w:val="20"/>
        </w:rPr>
        <w:t>ot to scramble SC</w:t>
      </w:r>
      <w:r>
        <w:rPr>
          <w:rFonts w:ascii="Times New Roman" w:hAnsi="Times New Roman"/>
          <w:sz w:val="20"/>
          <w:szCs w:val="20"/>
        </w:rPr>
        <w:t>I information by UE or group ID: then the data DMRS information can be decoded and PSSCH DMRS RSRP can be obtained.</w:t>
      </w:r>
    </w:p>
    <w:p w14:paraId="3E1FEDDA" w14:textId="2AF315F5" w:rsidR="00AB15B5" w:rsidRPr="00AB15B5" w:rsidRDefault="00EB06A0" w:rsidP="00AB15B5">
      <w:pPr>
        <w:pStyle w:val="ListParagraph"/>
        <w:numPr>
          <w:ilvl w:val="0"/>
          <w:numId w:val="17"/>
        </w:numPr>
        <w:spacing w:before="120" w:after="120"/>
        <w:ind w:left="714" w:hanging="357"/>
        <w:jc w:val="both"/>
        <w:rPr>
          <w:rFonts w:ascii="Times New Roman" w:hAnsi="Times New Roman"/>
          <w:sz w:val="20"/>
          <w:szCs w:val="20"/>
        </w:rPr>
      </w:pPr>
      <w:r>
        <w:rPr>
          <w:rFonts w:ascii="Times New Roman" w:hAnsi="Times New Roman"/>
          <w:sz w:val="20"/>
          <w:szCs w:val="20"/>
        </w:rPr>
        <w:t xml:space="preserve">Configuration of </w:t>
      </w:r>
      <w:r w:rsidR="00A729E2">
        <w:rPr>
          <w:rFonts w:ascii="Times New Roman" w:hAnsi="Times New Roman"/>
          <w:sz w:val="20"/>
          <w:szCs w:val="20"/>
        </w:rPr>
        <w:t>d</w:t>
      </w:r>
      <w:r w:rsidR="00AB15B5">
        <w:rPr>
          <w:rFonts w:ascii="Times New Roman" w:hAnsi="Times New Roman"/>
          <w:sz w:val="20"/>
          <w:szCs w:val="20"/>
        </w:rPr>
        <w:t>ata DMRS is carried by 1</w:t>
      </w:r>
      <w:r w:rsidR="00AB15B5" w:rsidRPr="00AB15B5">
        <w:rPr>
          <w:rFonts w:ascii="Times New Roman" w:hAnsi="Times New Roman"/>
          <w:sz w:val="20"/>
          <w:szCs w:val="20"/>
          <w:vertAlign w:val="superscript"/>
        </w:rPr>
        <w:t>st</w:t>
      </w:r>
      <w:r w:rsidR="00AB15B5">
        <w:rPr>
          <w:rFonts w:ascii="Times New Roman" w:hAnsi="Times New Roman"/>
          <w:sz w:val="20"/>
          <w:szCs w:val="20"/>
        </w:rPr>
        <w:t xml:space="preserve"> SCI in 2-stage SCI design: 1</w:t>
      </w:r>
      <w:r w:rsidR="00AB15B5" w:rsidRPr="00AB15B5">
        <w:rPr>
          <w:rFonts w:ascii="Times New Roman" w:hAnsi="Times New Roman"/>
          <w:sz w:val="20"/>
          <w:szCs w:val="20"/>
          <w:vertAlign w:val="superscript"/>
        </w:rPr>
        <w:t>st</w:t>
      </w:r>
      <w:r w:rsidR="00AB15B5">
        <w:rPr>
          <w:rFonts w:ascii="Times New Roman" w:hAnsi="Times New Roman"/>
          <w:sz w:val="20"/>
          <w:szCs w:val="20"/>
        </w:rPr>
        <w:t xml:space="preserve"> SCI would carry broadcasting and sensing information. After successfully decoding 1</w:t>
      </w:r>
      <w:r w:rsidR="00AB15B5" w:rsidRPr="00AB15B5">
        <w:rPr>
          <w:rFonts w:ascii="Times New Roman" w:hAnsi="Times New Roman"/>
          <w:sz w:val="20"/>
          <w:szCs w:val="20"/>
          <w:vertAlign w:val="superscript"/>
        </w:rPr>
        <w:t>st</w:t>
      </w:r>
      <w:r w:rsidR="00AB15B5">
        <w:rPr>
          <w:rFonts w:ascii="Times New Roman" w:hAnsi="Times New Roman"/>
          <w:sz w:val="20"/>
          <w:szCs w:val="20"/>
        </w:rPr>
        <w:t xml:space="preserve"> SCI, PSSCH RSRP can also be obtained. </w:t>
      </w:r>
    </w:p>
    <w:p w14:paraId="78B7612A" w14:textId="2A6EDE9C" w:rsidR="002022BB" w:rsidRDefault="00AB15B5" w:rsidP="00AA6DF3">
      <w:pPr>
        <w:jc w:val="both"/>
      </w:pPr>
      <w:r>
        <w:t xml:space="preserve">Whether to use PSCCH RSRP in sensing procedure is one issue in NR V2X. </w:t>
      </w:r>
      <w:r w:rsidR="00EF0662">
        <w:t xml:space="preserve">The precision of </w:t>
      </w:r>
      <w:r w:rsidR="00425C08">
        <w:t xml:space="preserve">PSCCH </w:t>
      </w:r>
      <w:r w:rsidR="002022BB">
        <w:t xml:space="preserve">RSRP </w:t>
      </w:r>
      <w:r w:rsidR="00EF0662">
        <w:t xml:space="preserve">is less than that of </w:t>
      </w:r>
      <w:r w:rsidR="00425C08">
        <w:t xml:space="preserve">PSSCH </w:t>
      </w:r>
      <w:r w:rsidR="002022BB">
        <w:t xml:space="preserve">RSRP due to </w:t>
      </w:r>
      <w:r w:rsidR="00EF0662">
        <w:t xml:space="preserve">less DMRS in PSCCH. </w:t>
      </w:r>
      <w:r>
        <w:t xml:space="preserve">In order to have better sensing performance, it is more feasible to use PSSCH RSRP. </w:t>
      </w:r>
    </w:p>
    <w:p w14:paraId="48C06F6F" w14:textId="25E008EA" w:rsidR="00661BC5" w:rsidRDefault="001F74EC" w:rsidP="00AA6DF3">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6F7675">
        <w:rPr>
          <w:b/>
          <w:noProof/>
          <w:u w:val="single"/>
        </w:rPr>
        <w:t>16</w:t>
      </w:r>
      <w:r w:rsidRPr="000F17D2">
        <w:rPr>
          <w:b/>
          <w:u w:val="single"/>
        </w:rPr>
        <w:fldChar w:fldCharType="end"/>
      </w:r>
      <w:r w:rsidR="00661BC5" w:rsidRPr="00B0488D">
        <w:t xml:space="preserve">: </w:t>
      </w:r>
      <w:r w:rsidR="00EF0662">
        <w:t>SL-</w:t>
      </w:r>
      <w:r w:rsidR="002022BB">
        <w:t>RSRP measurement</w:t>
      </w:r>
      <w:r w:rsidR="00AB15B5">
        <w:t xml:space="preserve"> is supported by using PSSCH DMRS</w:t>
      </w:r>
      <w:r w:rsidR="002022BB">
        <w:t xml:space="preserve"> in NR V2X</w:t>
      </w:r>
      <w:r w:rsidR="00AB15B5">
        <w:t>.</w:t>
      </w:r>
    </w:p>
    <w:p w14:paraId="68CBF8B7" w14:textId="2C8188B7" w:rsidR="00196D9F" w:rsidRDefault="00EF0662" w:rsidP="00D64335">
      <w:pPr>
        <w:pStyle w:val="Heading3"/>
      </w:pPr>
      <w:r>
        <w:t>SL-</w:t>
      </w:r>
      <w:r w:rsidR="00196D9F">
        <w:t>RSSI</w:t>
      </w:r>
    </w:p>
    <w:p w14:paraId="716B70EA" w14:textId="0F2A1247" w:rsidR="00B40B2D" w:rsidRDefault="00B40B2D" w:rsidP="00AA6DF3">
      <w:pPr>
        <w:jc w:val="both"/>
      </w:pPr>
      <w:r>
        <w:t xml:space="preserve">In case SCI </w:t>
      </w:r>
      <w:r w:rsidR="00155537">
        <w:t xml:space="preserve">cannot be successfully </w:t>
      </w:r>
      <w:r>
        <w:t xml:space="preserve">decoded, </w:t>
      </w:r>
      <w:r w:rsidR="00155537">
        <w:t xml:space="preserve">then a UE will not measure </w:t>
      </w:r>
      <w:r>
        <w:t xml:space="preserve">SL-RSRP and </w:t>
      </w:r>
      <w:r w:rsidR="00155537">
        <w:t xml:space="preserve">thus </w:t>
      </w:r>
      <w:r>
        <w:t xml:space="preserve">SL-RSSI should be applied to measure interference level. If SL-RSSI is not applied, the sensing procedure would not work and the occupied resource </w:t>
      </w:r>
      <w:r w:rsidR="006F7675">
        <w:t>might</w:t>
      </w:r>
      <w:r>
        <w:t xml:space="preserve"> be selected to </w:t>
      </w:r>
      <w:r w:rsidR="006F7675">
        <w:t xml:space="preserve">result in </w:t>
      </w:r>
      <w:bookmarkStart w:id="3" w:name="_GoBack"/>
      <w:bookmarkEnd w:id="3"/>
      <w:r>
        <w:t>collision and performance degradation.</w:t>
      </w:r>
    </w:p>
    <w:p w14:paraId="54447733" w14:textId="6090924C" w:rsidR="00B40B2D" w:rsidRDefault="00B40B2D" w:rsidP="00AA6DF3">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6F7675">
        <w:rPr>
          <w:b/>
          <w:noProof/>
          <w:u w:val="single"/>
        </w:rPr>
        <w:t>17</w:t>
      </w:r>
      <w:r w:rsidRPr="000F17D2">
        <w:rPr>
          <w:b/>
          <w:u w:val="single"/>
        </w:rPr>
        <w:fldChar w:fldCharType="end"/>
      </w:r>
      <w:r w:rsidRPr="00B0488D">
        <w:t xml:space="preserve">: </w:t>
      </w:r>
      <w:r>
        <w:t>SL-RSSI is supported</w:t>
      </w:r>
      <w:r w:rsidR="00664BD1">
        <w:t xml:space="preserve"> in the sensing and resource selection procedure of NR V2X</w:t>
      </w:r>
      <w:r>
        <w:t xml:space="preserve">. </w:t>
      </w:r>
    </w:p>
    <w:p w14:paraId="5E2D36E9" w14:textId="1EC2B5C7" w:rsidR="00CE5C4C" w:rsidRDefault="00CE5C4C" w:rsidP="00AA6DF3">
      <w:pPr>
        <w:jc w:val="both"/>
      </w:pPr>
      <w:r>
        <w:t xml:space="preserve">In LTE V2X, </w:t>
      </w:r>
      <w:r w:rsidR="00EF0662">
        <w:t>SL-</w:t>
      </w:r>
      <w:r w:rsidR="00661BC5">
        <w:t xml:space="preserve">RSSI is defined as the linear average of total received power per symbol observed in the configured </w:t>
      </w:r>
      <w:proofErr w:type="spellStart"/>
      <w:r w:rsidR="00661BC5">
        <w:t>subchannel</w:t>
      </w:r>
      <w:proofErr w:type="spellEnd"/>
      <w:r w:rsidR="00661BC5">
        <w:t xml:space="preserve"> by the UE. </w:t>
      </w:r>
      <w:r>
        <w:t>However, the environment of V2X is very dynamic. Some UEs would join and some UEs would leave</w:t>
      </w:r>
      <w:r w:rsidRPr="00CE5C4C">
        <w:t xml:space="preserve"> </w:t>
      </w:r>
      <w:r w:rsidR="00661BC5">
        <w:t xml:space="preserve">in </w:t>
      </w:r>
      <w:r>
        <w:t>V2X communications. Linear average operation can be enhance</w:t>
      </w:r>
      <w:r w:rsidR="00661BC5">
        <w:t>d</w:t>
      </w:r>
      <w:r>
        <w:t xml:space="preserve"> </w:t>
      </w:r>
      <w:r w:rsidR="00661BC5">
        <w:t xml:space="preserve">by a </w:t>
      </w:r>
      <w:r>
        <w:t xml:space="preserve">weighted average operation. Up-to-date subframes/slots </w:t>
      </w:r>
      <w:r w:rsidR="00661BC5">
        <w:t>with</w:t>
      </w:r>
      <w:r>
        <w:t xml:space="preserve"> larger weight</w:t>
      </w:r>
      <w:r w:rsidR="00661BC5">
        <w:t>s</w:t>
      </w:r>
      <w:r>
        <w:t xml:space="preserve"> to </w:t>
      </w:r>
      <w:r w:rsidR="00DC6462">
        <w:t xml:space="preserve">emphasize </w:t>
      </w:r>
      <w:r>
        <w:t>the resource information</w:t>
      </w:r>
      <w:r w:rsidR="00DC6462">
        <w:t xml:space="preserve"> near the</w:t>
      </w:r>
      <w:r w:rsidR="00AB15B5">
        <w:t xml:space="preserve"> resource</w:t>
      </w:r>
      <w:r w:rsidR="00DC6462">
        <w:t xml:space="preserve"> selection window</w:t>
      </w:r>
      <w:r>
        <w:t xml:space="preserve">. </w:t>
      </w:r>
      <w:r w:rsidR="00661BC5">
        <w:t>For example, the weighting function can be a step function with different levels (higher levels near the selection window) or an exponential function.</w:t>
      </w:r>
    </w:p>
    <w:p w14:paraId="63C4BCBB" w14:textId="661451A0" w:rsidR="00CE5C4C" w:rsidRDefault="001F74EC" w:rsidP="00AA6DF3">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6F7675">
        <w:rPr>
          <w:b/>
          <w:noProof/>
          <w:u w:val="single"/>
        </w:rPr>
        <w:t>18</w:t>
      </w:r>
      <w:r w:rsidRPr="000F17D2">
        <w:rPr>
          <w:b/>
          <w:u w:val="single"/>
        </w:rPr>
        <w:fldChar w:fldCharType="end"/>
      </w:r>
      <w:r w:rsidR="00CE5C4C" w:rsidRPr="00B0488D">
        <w:t xml:space="preserve">: </w:t>
      </w:r>
      <w:r w:rsidR="00CE5C4C">
        <w:t>One weighting function can be introduced for averaging S</w:t>
      </w:r>
      <w:r w:rsidR="00EF0662">
        <w:t>L</w:t>
      </w:r>
      <w:r w:rsidR="00CE5C4C">
        <w:t xml:space="preserve">-RSSI in sidelink measurement process. </w:t>
      </w:r>
      <w:r w:rsidR="00661BC5">
        <w:t>The weighting function can be a step function or an exponential function.</w:t>
      </w:r>
    </w:p>
    <w:p w14:paraId="06AAB4DD" w14:textId="5E5396F8" w:rsidR="00550C6E" w:rsidRDefault="00480D0E" w:rsidP="00D64335">
      <w:pPr>
        <w:pStyle w:val="Heading2"/>
      </w:pPr>
      <w:r>
        <w:t>R</w:t>
      </w:r>
      <w:r w:rsidR="00B0488D">
        <w:t>esource selection</w:t>
      </w:r>
      <w:r>
        <w:t xml:space="preserve"> procedure</w:t>
      </w:r>
    </w:p>
    <w:p w14:paraId="30FC062E" w14:textId="04DDFF34" w:rsidR="0068734D" w:rsidRDefault="009B727B" w:rsidP="00AA6DF3">
      <w:pPr>
        <w:jc w:val="both"/>
      </w:pPr>
      <w:r>
        <w:t>In Mode 2, a UE can identify the occupied resource</w:t>
      </w:r>
      <w:r w:rsidR="0077757F">
        <w:t>s</w:t>
      </w:r>
      <w:r w:rsidR="00744230">
        <w:t xml:space="preserve"> in resource selection window</w:t>
      </w:r>
      <w:r>
        <w:t xml:space="preserve"> by the </w:t>
      </w:r>
      <w:r w:rsidR="00480D0E">
        <w:t>sensing procedure</w:t>
      </w:r>
      <w:r w:rsidR="00744230">
        <w:t xml:space="preserve">. </w:t>
      </w:r>
      <w:r w:rsidR="00C53FAE">
        <w:t xml:space="preserve">The UE </w:t>
      </w:r>
      <w:r w:rsidR="00744230">
        <w:t>obtain</w:t>
      </w:r>
      <w:r w:rsidR="00C53FAE">
        <w:t>s</w:t>
      </w:r>
      <w:r w:rsidR="00744230">
        <w:t xml:space="preserve"> the available resource</w:t>
      </w:r>
      <w:r w:rsidR="0077757F">
        <w:t>s</w:t>
      </w:r>
      <w:r w:rsidR="00744230">
        <w:t xml:space="preserve"> in resource selection window by excluding the occupied resource</w:t>
      </w:r>
      <w:r w:rsidR="0077757F">
        <w:t>s</w:t>
      </w:r>
      <w:r w:rsidR="00744230">
        <w:t xml:space="preserve"> with SL-RSRP larger than a pre-configured threshold. </w:t>
      </w:r>
      <w:r w:rsidR="00C53FAE">
        <w:t xml:space="preserve">Then, the UE </w:t>
      </w:r>
      <w:r w:rsidR="00744230">
        <w:t>select</w:t>
      </w:r>
      <w:r w:rsidR="00C53FAE">
        <w:t>s</w:t>
      </w:r>
      <w:r w:rsidR="00744230">
        <w:t xml:space="preserve"> available resource</w:t>
      </w:r>
      <w:r w:rsidR="0077757F">
        <w:t>s as resource candidates set</w:t>
      </w:r>
      <w:r w:rsidR="00744230">
        <w:t xml:space="preserve">, which is equal to </w:t>
      </w:r>
      <w:r w:rsidR="0077757F">
        <w:t xml:space="preserve">or larger than </w:t>
      </w:r>
      <w:r w:rsidR="00744230">
        <w:t>one fixed percentage (e.g. 20 % in LTE V2X) of all resource</w:t>
      </w:r>
      <w:r w:rsidR="0077757F">
        <w:t>s</w:t>
      </w:r>
      <w:r w:rsidR="00744230">
        <w:t xml:space="preserve">, then </w:t>
      </w:r>
      <w:r>
        <w:t xml:space="preserve">pass the information to MAC </w:t>
      </w:r>
      <w:r w:rsidR="00480D0E">
        <w:t xml:space="preserve">layer to do resource selection. </w:t>
      </w:r>
      <w:r w:rsidR="0068734D">
        <w:t>MAC layer can reuse LTE V2X principle to randomly select the resource</w:t>
      </w:r>
      <w:r w:rsidR="0077757F">
        <w:t>s from the resource candidates set</w:t>
      </w:r>
      <w:r w:rsidR="0068734D">
        <w:t>.</w:t>
      </w:r>
    </w:p>
    <w:p w14:paraId="2C4DA1CF" w14:textId="68BA5A0A" w:rsidR="00D249B9" w:rsidRDefault="00D249B9" w:rsidP="00D64335">
      <w:pPr>
        <w:pStyle w:val="Heading3"/>
      </w:pPr>
      <w:r>
        <w:t>Time gap between initial transmission</w:t>
      </w:r>
      <w:r w:rsidR="00AB15B5">
        <w:t xml:space="preserve"> and retransmission</w:t>
      </w:r>
    </w:p>
    <w:p w14:paraId="39455419" w14:textId="722236CE" w:rsidR="00D249B9" w:rsidRDefault="0077757F" w:rsidP="00D249B9">
      <w:pPr>
        <w:jc w:val="both"/>
      </w:pPr>
      <w:r>
        <w:t xml:space="preserve">For blind retransmission or HARQ feedback retransmission, one resource is selected from the resource candidates set at time </w:t>
      </w:r>
      <w:r w:rsidRPr="0077757F">
        <w:rPr>
          <w:i/>
        </w:rPr>
        <w:t>k</w:t>
      </w:r>
      <w:r w:rsidRPr="0077757F">
        <w:rPr>
          <w:vertAlign w:val="subscript"/>
        </w:rPr>
        <w:t>0</w:t>
      </w:r>
      <w:r>
        <w:t xml:space="preserve">. Assume that maximum </w:t>
      </w:r>
      <w:r w:rsidRPr="0077757F">
        <w:rPr>
          <w:i/>
        </w:rPr>
        <w:t xml:space="preserve">M </w:t>
      </w:r>
      <w:r>
        <w:t xml:space="preserve">retransmissions are allowed, the resources of retransmission can be selected from the resource candidates set at time </w:t>
      </w:r>
      <w:r w:rsidRPr="0077757F">
        <w:rPr>
          <w:i/>
        </w:rPr>
        <w:t>k</w:t>
      </w:r>
      <w:r w:rsidRPr="0077757F">
        <w:rPr>
          <w:vertAlign w:val="subscript"/>
        </w:rPr>
        <w:t>1</w:t>
      </w:r>
      <w:r>
        <w:t xml:space="preserve">, </w:t>
      </w:r>
      <w:r w:rsidRPr="0077757F">
        <w:rPr>
          <w:i/>
        </w:rPr>
        <w:t>k</w:t>
      </w:r>
      <w:r w:rsidRPr="0077757F">
        <w:rPr>
          <w:vertAlign w:val="subscript"/>
        </w:rPr>
        <w:t>2</w:t>
      </w:r>
      <w:r>
        <w:t xml:space="preserve">, …, </w:t>
      </w:r>
      <w:proofErr w:type="spellStart"/>
      <w:r w:rsidRPr="0077757F">
        <w:rPr>
          <w:i/>
        </w:rPr>
        <w:t>k</w:t>
      </w:r>
      <w:r w:rsidRPr="0077757F">
        <w:rPr>
          <w:i/>
          <w:vertAlign w:val="subscript"/>
        </w:rPr>
        <w:t>M</w:t>
      </w:r>
      <w:r>
        <w:t>.</w:t>
      </w:r>
      <w:proofErr w:type="spellEnd"/>
      <w:r>
        <w:t xml:space="preserve"> </w:t>
      </w:r>
      <w:proofErr w:type="spellStart"/>
      <w:r w:rsidRPr="0077757F">
        <w:rPr>
          <w:i/>
        </w:rPr>
        <w:t>T</w:t>
      </w:r>
      <w:r w:rsidRPr="0077757F">
        <w:rPr>
          <w:i/>
          <w:vertAlign w:val="subscript"/>
        </w:rPr>
        <w:t>max</w:t>
      </w:r>
      <w:proofErr w:type="spellEnd"/>
      <w:r>
        <w:t xml:space="preserve"> and </w:t>
      </w:r>
      <w:proofErr w:type="spellStart"/>
      <w:r w:rsidRPr="0077757F">
        <w:rPr>
          <w:i/>
        </w:rPr>
        <w:t>T</w:t>
      </w:r>
      <w:r w:rsidRPr="0077757F">
        <w:rPr>
          <w:i/>
          <w:vertAlign w:val="subscript"/>
        </w:rPr>
        <w:t>min</w:t>
      </w:r>
      <w:proofErr w:type="spellEnd"/>
      <w:r>
        <w:t xml:space="preserve"> are denoted as the maximum and the minimum required time gaps, which are configured by </w:t>
      </w:r>
      <w:proofErr w:type="spellStart"/>
      <w:r>
        <w:t>gNB</w:t>
      </w:r>
      <w:proofErr w:type="spellEnd"/>
      <w:r>
        <w:t xml:space="preserve"> or preconfigured. In LTE V2X, </w:t>
      </w:r>
      <w:proofErr w:type="spellStart"/>
      <w:r w:rsidRPr="0077757F">
        <w:rPr>
          <w:i/>
        </w:rPr>
        <w:t>T</w:t>
      </w:r>
      <w:r w:rsidRPr="0077757F">
        <w:rPr>
          <w:i/>
          <w:vertAlign w:val="subscript"/>
        </w:rPr>
        <w:t>max</w:t>
      </w:r>
      <w:proofErr w:type="spellEnd"/>
      <w:r>
        <w:t xml:space="preserve"> is related to the maximum supported bit width in SCI field and set as 15. In NR V2X, the value of </w:t>
      </w:r>
      <w:proofErr w:type="spellStart"/>
      <w:r w:rsidRPr="0077757F">
        <w:rPr>
          <w:i/>
        </w:rPr>
        <w:t>T</w:t>
      </w:r>
      <w:r w:rsidRPr="0077757F">
        <w:rPr>
          <w:i/>
          <w:vertAlign w:val="subscript"/>
        </w:rPr>
        <w:t>max</w:t>
      </w:r>
      <w:proofErr w:type="spellEnd"/>
      <w:r>
        <w:t xml:space="preserve"> can be chosen by considering latency requirements of different services. </w:t>
      </w:r>
      <w:proofErr w:type="spellStart"/>
      <w:r w:rsidRPr="0077757F">
        <w:rPr>
          <w:i/>
        </w:rPr>
        <w:t>T</w:t>
      </w:r>
      <w:r w:rsidRPr="0077757F">
        <w:rPr>
          <w:i/>
          <w:vertAlign w:val="subscript"/>
        </w:rPr>
        <w:t>min</w:t>
      </w:r>
      <w:proofErr w:type="spellEnd"/>
      <w:r>
        <w:t xml:space="preserve"> is related to </w:t>
      </w:r>
      <w:proofErr w:type="spellStart"/>
      <w:r>
        <w:t>Tx</w:t>
      </w:r>
      <w:proofErr w:type="spellEnd"/>
      <w:r>
        <w:t xml:space="preserve">/Rx UE processing time for HARQ retransmission. In LTE V2X, only blind retransmission (no HARQ retransmission) is supported and then </w:t>
      </w:r>
      <w:proofErr w:type="spellStart"/>
      <w:r w:rsidRPr="0077757F">
        <w:rPr>
          <w:i/>
        </w:rPr>
        <w:t>T</w:t>
      </w:r>
      <w:r w:rsidRPr="0077757F">
        <w:rPr>
          <w:i/>
          <w:vertAlign w:val="subscript"/>
        </w:rPr>
        <w:t>min</w:t>
      </w:r>
      <w:proofErr w:type="spellEnd"/>
      <w:r w:rsidRPr="0077757F">
        <w:t xml:space="preserve"> can </w:t>
      </w:r>
      <w:r>
        <w:t xml:space="preserve">be set as 0. The time indices </w:t>
      </w:r>
      <w:r w:rsidRPr="0077757F">
        <w:rPr>
          <w:i/>
        </w:rPr>
        <w:t>k</w:t>
      </w:r>
      <w:r>
        <w:rPr>
          <w:vertAlign w:val="subscript"/>
        </w:rPr>
        <w:t>0</w:t>
      </w:r>
      <w:r>
        <w:t xml:space="preserve">, </w:t>
      </w:r>
      <w:r w:rsidRPr="0077757F">
        <w:rPr>
          <w:i/>
        </w:rPr>
        <w:t>k</w:t>
      </w:r>
      <w:r w:rsidRPr="0077757F">
        <w:rPr>
          <w:vertAlign w:val="subscript"/>
        </w:rPr>
        <w:t>1</w:t>
      </w:r>
      <w:r>
        <w:t xml:space="preserve">, </w:t>
      </w:r>
      <w:r w:rsidRPr="0077757F">
        <w:rPr>
          <w:i/>
        </w:rPr>
        <w:t>k</w:t>
      </w:r>
      <w:r w:rsidRPr="0077757F">
        <w:rPr>
          <w:vertAlign w:val="subscript"/>
        </w:rPr>
        <w:t>2</w:t>
      </w:r>
      <w:r>
        <w:t xml:space="preserve">, …, </w:t>
      </w:r>
      <w:proofErr w:type="spellStart"/>
      <w:r w:rsidRPr="0077757F">
        <w:rPr>
          <w:i/>
        </w:rPr>
        <w:t>k</w:t>
      </w:r>
      <w:r w:rsidRPr="0077757F">
        <w:rPr>
          <w:i/>
          <w:vertAlign w:val="subscript"/>
        </w:rPr>
        <w:t>M</w:t>
      </w:r>
      <w:proofErr w:type="spellEnd"/>
      <w:r>
        <w:t xml:space="preserve"> should meet the criterion</w:t>
      </w:r>
    </w:p>
    <w:p w14:paraId="72EC2E8F" w14:textId="18B4FB87" w:rsidR="0077757F" w:rsidRDefault="0077757F" w:rsidP="0077757F">
      <w:pPr>
        <w:jc w:val="center"/>
      </w:pPr>
      <m:oMathPara>
        <m:oMath>
          <m:r>
            <w:rPr>
              <w:rFonts w:ascii="Cambria Math" w:hAnsi="Cambria Math"/>
            </w:rPr>
            <w:lastRenderedPageBreak/>
            <m:t>-</m:t>
          </m:r>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max</m:t>
              </m:r>
            </m:sub>
          </m:sSub>
          <m:r>
            <m:rPr>
              <m:sty m:val="p"/>
            </m:rPr>
            <w:rPr>
              <w:rFonts w:ascii="Cambria Math" w:hAnsi="Cambria Math"/>
            </w:rPr>
            <m:t> and</m:t>
          </m:r>
          <m:r>
            <w:rPr>
              <w:rFonts w:ascii="Cambria Math" w:hAnsi="Cambria Math"/>
            </w:rPr>
            <m:t> k∉</m:t>
          </m:r>
          <m:nary>
            <m:naryPr>
              <m:chr m:val="⋃"/>
              <m:ctrlPr>
                <w:rPr>
                  <w:rFonts w:ascii="Cambria Math" w:hAnsi="Cambria Math"/>
                  <w:i/>
                  <w:iCs/>
                </w:rPr>
              </m:ctrlPr>
            </m:naryPr>
            <m:sub>
              <m:r>
                <w:rPr>
                  <w:rFonts w:ascii="Cambria Math" w:hAnsi="Cambria Math"/>
                </w:rPr>
                <m:t>i=0</m:t>
              </m:r>
            </m:sub>
            <m:sup>
              <m:r>
                <w:rPr>
                  <w:rFonts w:ascii="Cambria Math" w:hAnsi="Cambria Math"/>
                </w:rPr>
                <m:t>M-1</m:t>
              </m:r>
            </m:sup>
            <m:e>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min</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min</m:t>
                  </m:r>
                </m:sub>
              </m:sSub>
              <m:r>
                <w:rPr>
                  <w:rFonts w:ascii="Cambria Math" w:hAnsi="Cambria Math"/>
                </w:rPr>
                <m:t>]</m:t>
              </m:r>
            </m:e>
          </m:nary>
        </m:oMath>
      </m:oMathPara>
    </w:p>
    <w:p w14:paraId="74C252ED" w14:textId="145E1445" w:rsidR="0077757F" w:rsidRPr="0077757F" w:rsidRDefault="0077757F" w:rsidP="00D249B9">
      <w:pPr>
        <w:jc w:val="both"/>
      </w:pPr>
      <w:r>
        <w:t xml:space="preserve">and sort in increasing order to form new time indices </w:t>
      </w:r>
      <w:r w:rsidRPr="0077757F">
        <w:rPr>
          <w:i/>
        </w:rPr>
        <w:t>k</w:t>
      </w:r>
      <w:r>
        <w:rPr>
          <w:i/>
        </w:rPr>
        <w:t>’</w:t>
      </w:r>
      <w:r>
        <w:rPr>
          <w:vertAlign w:val="subscript"/>
        </w:rPr>
        <w:t>0</w:t>
      </w:r>
      <w:r>
        <w:t xml:space="preserve">, </w:t>
      </w:r>
      <w:r w:rsidRPr="0077757F">
        <w:rPr>
          <w:i/>
        </w:rPr>
        <w:t>k</w:t>
      </w:r>
      <w:r>
        <w:rPr>
          <w:i/>
        </w:rPr>
        <w:t>’</w:t>
      </w:r>
      <w:r w:rsidRPr="0077757F">
        <w:rPr>
          <w:vertAlign w:val="subscript"/>
        </w:rPr>
        <w:t>1</w:t>
      </w:r>
      <w:r>
        <w:t xml:space="preserve">, </w:t>
      </w:r>
      <w:r w:rsidRPr="0077757F">
        <w:rPr>
          <w:i/>
        </w:rPr>
        <w:t>k</w:t>
      </w:r>
      <w:r>
        <w:rPr>
          <w:i/>
        </w:rPr>
        <w:t>’</w:t>
      </w:r>
      <w:r w:rsidRPr="0077757F">
        <w:rPr>
          <w:vertAlign w:val="subscript"/>
        </w:rPr>
        <w:t>2</w:t>
      </w:r>
      <w:r>
        <w:t xml:space="preserve">, …, </w:t>
      </w:r>
      <w:proofErr w:type="spellStart"/>
      <w:r w:rsidRPr="0077757F">
        <w:rPr>
          <w:i/>
        </w:rPr>
        <w:t>k</w:t>
      </w:r>
      <w:r>
        <w:rPr>
          <w:i/>
        </w:rPr>
        <w:t>’</w:t>
      </w:r>
      <w:r w:rsidRPr="0077757F">
        <w:rPr>
          <w:i/>
          <w:vertAlign w:val="subscript"/>
        </w:rPr>
        <w:t>M</w:t>
      </w:r>
      <w:proofErr w:type="spellEnd"/>
      <w:r>
        <w:rPr>
          <w:i/>
        </w:rPr>
        <w:t xml:space="preserve">. </w:t>
      </w:r>
      <w:r>
        <w:t xml:space="preserve">Then the data is transmitted at time index </w:t>
      </w:r>
      <w:proofErr w:type="spellStart"/>
      <w:r w:rsidRPr="0077757F">
        <w:rPr>
          <w:i/>
        </w:rPr>
        <w:t>k’</w:t>
      </w:r>
      <w:r w:rsidRPr="0077757F">
        <w:rPr>
          <w:i/>
          <w:vertAlign w:val="subscript"/>
        </w:rPr>
        <w:t>i</w:t>
      </w:r>
      <w:proofErr w:type="spellEnd"/>
      <w:r>
        <w:t xml:space="preserve">. </w:t>
      </w:r>
    </w:p>
    <w:p w14:paraId="33B82204" w14:textId="7D8F9263" w:rsidR="00D249B9" w:rsidRDefault="00D249B9" w:rsidP="00D249B9">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6F7675">
        <w:rPr>
          <w:b/>
          <w:noProof/>
          <w:u w:val="single"/>
        </w:rPr>
        <w:t>19</w:t>
      </w:r>
      <w:r w:rsidRPr="000F17D2">
        <w:rPr>
          <w:b/>
          <w:u w:val="single"/>
        </w:rPr>
        <w:fldChar w:fldCharType="end"/>
      </w:r>
      <w:r w:rsidRPr="00B0488D">
        <w:t xml:space="preserve">: </w:t>
      </w:r>
      <w:r w:rsidR="0077757F">
        <w:t>Resource selection procedure should consider maximum number of HARQ retransmissions and latency requirements.</w:t>
      </w:r>
    </w:p>
    <w:p w14:paraId="023C507F" w14:textId="5856817C" w:rsidR="00F547F5" w:rsidRDefault="00F547F5" w:rsidP="00D64335">
      <w:pPr>
        <w:pStyle w:val="Heading3"/>
      </w:pPr>
      <w:r>
        <w:t>Zone ID based resource selection</w:t>
      </w:r>
    </w:p>
    <w:p w14:paraId="410F4543" w14:textId="08AD9385" w:rsidR="0039723F" w:rsidRDefault="00B40B2D" w:rsidP="0039723F">
      <w:pPr>
        <w:jc w:val="both"/>
      </w:pPr>
      <w:r>
        <w:t xml:space="preserve">In RAN2 #106 meeting, an LS was sent to RAN1 for asking whether resource pool configuration based on zone is considered beneficial to support in NR V2X [6]. In LTE V2X, zone ID based resource pool configuration is proposed to solve IBE (In-Band Emission) problem, enhance system capacity by resource reuse, and reduce resource collision probability as well as interference. </w:t>
      </w:r>
      <w:r w:rsidR="0039723F">
        <w:t xml:space="preserve">However, sensing and resource selection procedures in Mode 1 and Mode 2 can effectively reduce interference, resource collision probability and inherently have spatial resource reuse capability. Furthermore, to segment a resource pool into several subsets would degrade the trunk efficiency. </w:t>
      </w:r>
    </w:p>
    <w:p w14:paraId="2546B417" w14:textId="77777777" w:rsidR="00F81A7F" w:rsidRDefault="0039723F" w:rsidP="00B40B2D">
      <w:pPr>
        <w:jc w:val="both"/>
      </w:pPr>
      <w:r>
        <w:t>In</w:t>
      </w:r>
      <w:r w:rsidR="00B40B2D">
        <w:t xml:space="preserve"> Fig. 1, PRR performance comparison with/without IBE effect with/without zone ID under highway scenario is shown. </w:t>
      </w:r>
      <w:r>
        <w:t>T</w:t>
      </w:r>
      <w:r w:rsidR="00B40B2D">
        <w:t xml:space="preserve">he PRR performance </w:t>
      </w:r>
      <w:r>
        <w:t xml:space="preserve">with zone ID is worse than that without zone ID. In other words, zone ID introduces degradation due to less trunk efficiency. </w:t>
      </w:r>
    </w:p>
    <w:p w14:paraId="1B51AF35" w14:textId="0323BBC5" w:rsidR="00B40B2D" w:rsidRDefault="00F81A7F" w:rsidP="00B40B2D">
      <w:pPr>
        <w:jc w:val="both"/>
      </w:pPr>
      <w:r>
        <w:t xml:space="preserve">Based on the above analysis and simulation results, it is obvious that </w:t>
      </w:r>
      <w:r w:rsidR="0039723F">
        <w:t>zone ID based resource pool configuration cannot provide any benefit for PRR performance.</w:t>
      </w:r>
    </w:p>
    <w:p w14:paraId="27BB3EB3" w14:textId="06608205" w:rsidR="00B40B2D" w:rsidRDefault="00B40B2D" w:rsidP="00B40B2D">
      <w:pPr>
        <w:pStyle w:val="Caption"/>
      </w:pPr>
      <w:r w:rsidRPr="00B40B2D">
        <w:rPr>
          <w:u w:val="single"/>
        </w:rPr>
        <w:t xml:space="preserve">Observation </w:t>
      </w:r>
      <w:r w:rsidRPr="00B40B2D">
        <w:rPr>
          <w:u w:val="single"/>
        </w:rPr>
        <w:fldChar w:fldCharType="begin"/>
      </w:r>
      <w:r w:rsidRPr="00B40B2D">
        <w:rPr>
          <w:u w:val="single"/>
        </w:rPr>
        <w:instrText xml:space="preserve"> SEQ Observation_1 \* ARABIC </w:instrText>
      </w:r>
      <w:r w:rsidRPr="00B40B2D">
        <w:rPr>
          <w:u w:val="single"/>
        </w:rPr>
        <w:fldChar w:fldCharType="separate"/>
      </w:r>
      <w:r w:rsidR="006F7675">
        <w:rPr>
          <w:noProof/>
          <w:u w:val="single"/>
        </w:rPr>
        <w:t>1</w:t>
      </w:r>
      <w:r w:rsidRPr="00B40B2D">
        <w:rPr>
          <w:u w:val="single"/>
        </w:rPr>
        <w:fldChar w:fldCharType="end"/>
      </w:r>
      <w:r>
        <w:t xml:space="preserve">: </w:t>
      </w:r>
      <w:r w:rsidRPr="00B40B2D">
        <w:rPr>
          <w:b w:val="0"/>
        </w:rPr>
        <w:t>Zone ID cannot effectively mitigate IBE problem.</w:t>
      </w:r>
    </w:p>
    <w:p w14:paraId="55612694" w14:textId="77777777" w:rsidR="00B40B2D" w:rsidRDefault="00B40B2D" w:rsidP="00B40B2D">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6F7675">
        <w:rPr>
          <w:b/>
          <w:noProof/>
          <w:u w:val="single"/>
        </w:rPr>
        <w:t>20</w:t>
      </w:r>
      <w:r w:rsidRPr="000F17D2">
        <w:rPr>
          <w:b/>
          <w:u w:val="single"/>
        </w:rPr>
        <w:fldChar w:fldCharType="end"/>
      </w:r>
      <w:r w:rsidRPr="00B0488D">
        <w:t xml:space="preserve">: </w:t>
      </w:r>
      <w:r>
        <w:t xml:space="preserve">IBE problem should be considered in NR V2X. </w:t>
      </w:r>
    </w:p>
    <w:p w14:paraId="1A3E842C" w14:textId="72E460A0" w:rsidR="00BD5F3A" w:rsidRDefault="00B40B2D" w:rsidP="00AA6DF3">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6F7675">
        <w:rPr>
          <w:b/>
          <w:noProof/>
          <w:u w:val="single"/>
        </w:rPr>
        <w:t>21</w:t>
      </w:r>
      <w:r w:rsidRPr="000F17D2">
        <w:rPr>
          <w:b/>
          <w:u w:val="single"/>
        </w:rPr>
        <w:fldChar w:fldCharType="end"/>
      </w:r>
      <w:r w:rsidRPr="00B0488D">
        <w:t xml:space="preserve">: </w:t>
      </w:r>
      <w:r>
        <w:t xml:space="preserve">Send a reply LS to RAN2 that zone ID based resource pool configuration cannot provide any benefit from RAN1 perspective. </w:t>
      </w:r>
    </w:p>
    <w:p w14:paraId="0E7B9025" w14:textId="77777777" w:rsidR="00BD5F3A" w:rsidRDefault="00BD5F3A" w:rsidP="00BD5F3A">
      <w:pPr>
        <w:jc w:val="center"/>
      </w:pPr>
      <w:r w:rsidRPr="00183B85">
        <w:rPr>
          <w:noProof/>
          <w:lang w:eastAsia="zh-TW"/>
        </w:rPr>
        <w:drawing>
          <wp:inline distT="0" distB="0" distL="0" distR="0" wp14:anchorId="2DA0A752" wp14:editId="073FC963">
            <wp:extent cx="3202267" cy="2576945"/>
            <wp:effectExtent l="0" t="0" r="0" b="0"/>
            <wp:docPr id="3" name="Picture 3" descr="D:\Doc\5G\ppt\CSD\NR V2X\tdoc\R1_97\Screen Shot 05-02-19 at 02.10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c\5G\ppt\CSD\NR V2X\tdoc\R1_97\Screen Shot 05-02-19 at 02.10 PM.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19699" cy="2590973"/>
                    </a:xfrm>
                    <a:prstGeom prst="rect">
                      <a:avLst/>
                    </a:prstGeom>
                    <a:noFill/>
                    <a:ln>
                      <a:noFill/>
                    </a:ln>
                    <a:effectLst/>
                  </pic:spPr>
                </pic:pic>
              </a:graphicData>
            </a:graphic>
          </wp:inline>
        </w:drawing>
      </w:r>
    </w:p>
    <w:p w14:paraId="35558A1F" w14:textId="77777777" w:rsidR="00BD5F3A" w:rsidRDefault="00BD5F3A" w:rsidP="00BD5F3A">
      <w:pPr>
        <w:jc w:val="center"/>
      </w:pPr>
      <w:r w:rsidRPr="0068734D">
        <w:rPr>
          <w:b/>
        </w:rPr>
        <w:t>Figure 1</w:t>
      </w:r>
      <w:r>
        <w:t xml:space="preserve">. PRR performance with/without IBE effect with/without zone ID. </w:t>
      </w:r>
    </w:p>
    <w:p w14:paraId="0DA0623D" w14:textId="5F317270" w:rsidR="00196D9F" w:rsidRDefault="00196D9F" w:rsidP="00D64335">
      <w:pPr>
        <w:pStyle w:val="Heading3"/>
      </w:pPr>
      <w:r>
        <w:lastRenderedPageBreak/>
        <w:t>IBE problem</w:t>
      </w:r>
    </w:p>
    <w:p w14:paraId="6BD5E144" w14:textId="23A483DC" w:rsidR="0068734D" w:rsidRDefault="0068734D" w:rsidP="0068734D">
      <w:pPr>
        <w:jc w:val="both"/>
      </w:pPr>
      <w:r>
        <w:t xml:space="preserve">One of NR V2X requirement is to support high connection density for congested traffics [4]. One example for worst case is 3100 to 4300 cars per square kilometer. The connection density in NR V2X is higher than that in LTE V2X and thus LTE V2X resource selection method </w:t>
      </w:r>
      <w:r w:rsidR="00744230">
        <w:t xml:space="preserve">needs to </w:t>
      </w:r>
      <w:r>
        <w:t>be modified.</w:t>
      </w:r>
    </w:p>
    <w:p w14:paraId="6A0D66A6" w14:textId="7DA9AD54" w:rsidR="0068734D" w:rsidRDefault="00480D0E" w:rsidP="00AA6DF3">
      <w:pPr>
        <w:jc w:val="both"/>
      </w:pPr>
      <w:r>
        <w:t>IBE would impact the system performance, if two near-far UEs use adjacent resource. In LTE V2X, IBE might not be a problem with sparse traffic. However, IBE influence would be significant in NR V2X congested traffic case because two near-far UEs have higher probability to be allocated with adjacent resource.</w:t>
      </w:r>
      <w:r w:rsidR="00744230">
        <w:t xml:space="preserve"> In LTE V2X, zone ID is introduced to mitigate the IBE problem. We conduct some simulations to evaluate whether the IBE problem is mitigated by zone ID. The simulation is based on the assumption of broadcast simulation profile in TR 38.885 [5].</w:t>
      </w:r>
      <w:r>
        <w:t xml:space="preserve"> </w:t>
      </w:r>
      <w:r w:rsidR="0068734D">
        <w:t>In Fig. 1, PRR performance comparison with</w:t>
      </w:r>
      <w:r w:rsidR="00744230">
        <w:t>/</w:t>
      </w:r>
      <w:r w:rsidR="0068734D">
        <w:t xml:space="preserve">without IBE effect </w:t>
      </w:r>
      <w:r w:rsidR="00744230">
        <w:t xml:space="preserve">with/without zone ID </w:t>
      </w:r>
      <w:r w:rsidR="0068734D">
        <w:t xml:space="preserve">under </w:t>
      </w:r>
      <w:r w:rsidR="00744230">
        <w:t>highway</w:t>
      </w:r>
      <w:r w:rsidR="0068734D">
        <w:t xml:space="preserve"> scenario is shown. IBE would severely degrade the PRR performance</w:t>
      </w:r>
      <w:r w:rsidR="00744230">
        <w:t xml:space="preserve"> even the zone ID is applied</w:t>
      </w:r>
      <w:r w:rsidR="0068734D">
        <w:t xml:space="preserve"> and should be </w:t>
      </w:r>
      <w:r w:rsidR="000F17D2">
        <w:t>tackled</w:t>
      </w:r>
      <w:r w:rsidR="00B40B2D">
        <w:t xml:space="preserve"> as mentioned in previous subsection. Therefore, how to mitigate IBE problem should be discussed.</w:t>
      </w:r>
    </w:p>
    <w:p w14:paraId="696833C0" w14:textId="1C09A9F7" w:rsidR="00480D0E" w:rsidRDefault="00480D0E" w:rsidP="00AA6DF3">
      <w:pPr>
        <w:jc w:val="both"/>
      </w:pPr>
      <w:r>
        <w:t>One method to alleviate IBE problem is to allocate adjacent resource for two nearby UEs. Therefore, one weighting function can be provided with available resources and send to MAC layer. Higher weight is assigned to the resource near the occupied resource with smaller</w:t>
      </w:r>
      <w:r w:rsidR="00744230">
        <w:t xml:space="preserve"> SL-</w:t>
      </w:r>
      <w:r>
        <w:t>RSRP difference between UE and occupied resource.</w:t>
      </w:r>
    </w:p>
    <w:p w14:paraId="5A6A8BBC" w14:textId="147D9FEF" w:rsidR="00480D0E" w:rsidRDefault="001F74EC" w:rsidP="00AA6DF3">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6F7675">
        <w:rPr>
          <w:b/>
          <w:noProof/>
          <w:u w:val="single"/>
        </w:rPr>
        <w:t>22</w:t>
      </w:r>
      <w:r w:rsidRPr="000F17D2">
        <w:rPr>
          <w:b/>
          <w:u w:val="single"/>
        </w:rPr>
        <w:fldChar w:fldCharType="end"/>
      </w:r>
      <w:r w:rsidR="00480D0E" w:rsidRPr="00B0488D">
        <w:t xml:space="preserve">: </w:t>
      </w:r>
      <w:r w:rsidR="00480D0E">
        <w:t xml:space="preserve">To alleviate IBE problem, two nearby UEs’ resources can be allocated adjacently. One weighting function can be introduced to resource selection </w:t>
      </w:r>
      <w:r w:rsidR="00A74F47">
        <w:t xml:space="preserve">procedure </w:t>
      </w:r>
      <w:r w:rsidR="00480D0E">
        <w:t>to indicate</w:t>
      </w:r>
      <w:r w:rsidR="00744230">
        <w:t xml:space="preserve"> SL-</w:t>
      </w:r>
      <w:r w:rsidR="00480D0E">
        <w:t>RSRP difference between UE and occupied resource.</w:t>
      </w:r>
    </w:p>
    <w:p w14:paraId="4D02F81C" w14:textId="77777777" w:rsidR="004918D2" w:rsidRDefault="004918D2" w:rsidP="00D64335">
      <w:pPr>
        <w:pStyle w:val="Heading2"/>
      </w:pPr>
      <w:r>
        <w:t>Resource reselection</w:t>
      </w:r>
    </w:p>
    <w:p w14:paraId="05F5181A" w14:textId="77777777" w:rsidR="004918D2" w:rsidRDefault="004918D2" w:rsidP="004918D2">
      <w:pPr>
        <w:jc w:val="both"/>
      </w:pPr>
      <w:r w:rsidRPr="003711FF">
        <w:t>In order to prevent</w:t>
      </w:r>
      <w:r>
        <w:t xml:space="preserve"> continuous overlapping resource utilization between two UEs, resource should be reselect after some (pre-)configured time. This reselection mechanism can reuse that of LTE V2X. Set a counter/timer to a (pre-)configured value and a (pre-)configured probability </w:t>
      </w:r>
      <w:r w:rsidRPr="000F17D2">
        <w:rPr>
          <w:i/>
        </w:rPr>
        <w:t>p</w:t>
      </w:r>
      <w:r>
        <w:t xml:space="preserve">. With probability </w:t>
      </w:r>
      <w:r w:rsidRPr="000F17D2">
        <w:rPr>
          <w:i/>
        </w:rPr>
        <w:t>p</w:t>
      </w:r>
      <w:r>
        <w:t>, the UE keeps the current resource selection and reset the counter/timer. With probability 1-</w:t>
      </w:r>
      <w:r w:rsidRPr="000F17D2">
        <w:rPr>
          <w:i/>
        </w:rPr>
        <w:t>p</w:t>
      </w:r>
      <w:r>
        <w:t xml:space="preserve">, the UE should reselect the resource. </w:t>
      </w:r>
    </w:p>
    <w:p w14:paraId="26AA4D54" w14:textId="5175C25C" w:rsidR="004918D2" w:rsidRDefault="004918D2" w:rsidP="004918D2">
      <w:pPr>
        <w:jc w:val="both"/>
      </w:pPr>
      <w:r>
        <w:t>Since the collision might happen when two or more UEs reselect resource at the same slot</w:t>
      </w:r>
      <w:r w:rsidR="003711FF">
        <w:t>s</w:t>
      </w:r>
      <w:r>
        <w:t xml:space="preserve"> or similar selection window, it would be better to let different UEs choose different time slots or selection windows to reselect resource. When a UE decides to reselect resource, this UE should announce the resource reselection timing at a random timing before the counter/timer expired. This UE should also monitor how many UEs announced to reselect resource in the time slot</w:t>
      </w:r>
      <w:r w:rsidR="003711FF">
        <w:t>s</w:t>
      </w:r>
      <w:r>
        <w:t xml:space="preserve"> or selection window. If the number of announced UEs is larger than a threshold, this UE should shift the selection timing and check till the number of announced UEs is less than </w:t>
      </w:r>
      <w:r w:rsidR="003711FF">
        <w:t>a</w:t>
      </w:r>
      <w:r>
        <w:t xml:space="preserve"> threshold. The threshold can be a fixed or (pre-)configured value or depend on the channel busy ratio or the ratio of occupied resource in selection window with a (pre-)configured SL-RSRP threshold. During the checking duration, this UE can keep the current resource. </w:t>
      </w:r>
    </w:p>
    <w:p w14:paraId="6E65459D" w14:textId="29496657" w:rsidR="004918D2" w:rsidRDefault="004918D2" w:rsidP="004918D2">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6F7675">
        <w:rPr>
          <w:b/>
          <w:noProof/>
          <w:u w:val="single"/>
        </w:rPr>
        <w:t>23</w:t>
      </w:r>
      <w:r w:rsidRPr="000F17D2">
        <w:rPr>
          <w:b/>
          <w:u w:val="single"/>
        </w:rPr>
        <w:fldChar w:fldCharType="end"/>
      </w:r>
      <w:r w:rsidRPr="00B0488D">
        <w:t xml:space="preserve">: </w:t>
      </w:r>
      <w:r w:rsidR="003711FF">
        <w:t>Before resource reselection, a</w:t>
      </w:r>
      <w:r>
        <w:t xml:space="preserve"> UE should announce the resource reselection timing and monitor the number of announced UEs to avoid possible collision.</w:t>
      </w:r>
    </w:p>
    <w:p w14:paraId="68A17BB8" w14:textId="77777777" w:rsidR="00BC6E03" w:rsidRDefault="00BC6E03" w:rsidP="00267F17">
      <w:pPr>
        <w:pStyle w:val="Heading1"/>
        <w:rPr>
          <w:lang w:eastAsia="zh-TW"/>
        </w:rPr>
      </w:pPr>
      <w:r>
        <w:rPr>
          <w:lang w:eastAsia="zh-TW"/>
        </w:rPr>
        <w:t>Discussion on Mode 2(c)</w:t>
      </w:r>
    </w:p>
    <w:p w14:paraId="16142B45" w14:textId="77777777" w:rsidR="00937E0F" w:rsidRDefault="00B12153" w:rsidP="00BC6E03">
      <w:pPr>
        <w:jc w:val="both"/>
      </w:pPr>
      <w:r>
        <w:t xml:space="preserve">In </w:t>
      </w:r>
      <w:r w:rsidR="00ED3F29">
        <w:t>Mode 2</w:t>
      </w:r>
      <w:r w:rsidR="00B0488D">
        <w:t>(c)</w:t>
      </w:r>
      <w:r>
        <w:t xml:space="preserve">, </w:t>
      </w:r>
      <w:r w:rsidR="00B0488D" w:rsidRPr="00255F39">
        <w:t xml:space="preserve">UE </w:t>
      </w:r>
      <w:r>
        <w:t xml:space="preserve">uses </w:t>
      </w:r>
      <w:r w:rsidR="00B0488D" w:rsidRPr="00255F39">
        <w:t>configured grant for sidelink transmission</w:t>
      </w:r>
      <w:r>
        <w:t xml:space="preserve">. It is more suitable for </w:t>
      </w:r>
      <w:r w:rsidR="00BC6E03">
        <w:t xml:space="preserve">periodic </w:t>
      </w:r>
      <w:r>
        <w:t xml:space="preserve">data transmission with short latency and low overhead. </w:t>
      </w:r>
    </w:p>
    <w:p w14:paraId="329560C7" w14:textId="77777777" w:rsidR="009F2332" w:rsidRDefault="009F2332" w:rsidP="009F2332">
      <w:pPr>
        <w:jc w:val="both"/>
      </w:pPr>
      <w:r>
        <w:t xml:space="preserve">If UE is in coverage, the configured resource can be semi-statically assigned by </w:t>
      </w:r>
      <w:proofErr w:type="spellStart"/>
      <w:r>
        <w:t>gNB</w:t>
      </w:r>
      <w:proofErr w:type="spellEnd"/>
      <w:r>
        <w:t xml:space="preserve"> and collision of resources with other UEs can be avoided by </w:t>
      </w:r>
      <w:proofErr w:type="spellStart"/>
      <w:r>
        <w:t>gNB</w:t>
      </w:r>
      <w:proofErr w:type="spellEnd"/>
      <w:r>
        <w:t xml:space="preserve"> scheduling. However, this scenario can be regarded as Mode 1. </w:t>
      </w:r>
    </w:p>
    <w:p w14:paraId="601549C3" w14:textId="13BD23FE" w:rsidR="00267F17" w:rsidRDefault="00B40B2D" w:rsidP="00BC6E03">
      <w:pPr>
        <w:jc w:val="both"/>
      </w:pPr>
      <w:r w:rsidRPr="00B40B2D">
        <w:rPr>
          <w:b/>
          <w:u w:val="single"/>
        </w:rPr>
        <w:lastRenderedPageBreak/>
        <w:t xml:space="preserve">Observation </w:t>
      </w:r>
      <w:r w:rsidRPr="00B40B2D">
        <w:rPr>
          <w:b/>
          <w:u w:val="single"/>
        </w:rPr>
        <w:fldChar w:fldCharType="begin"/>
      </w:r>
      <w:r w:rsidRPr="00B40B2D">
        <w:rPr>
          <w:b/>
          <w:u w:val="single"/>
        </w:rPr>
        <w:instrText xml:space="preserve"> SEQ Observation_1 \* ARABIC </w:instrText>
      </w:r>
      <w:r w:rsidRPr="00B40B2D">
        <w:rPr>
          <w:b/>
          <w:u w:val="single"/>
        </w:rPr>
        <w:fldChar w:fldCharType="separate"/>
      </w:r>
      <w:r w:rsidR="006F7675">
        <w:rPr>
          <w:b/>
          <w:noProof/>
          <w:u w:val="single"/>
        </w:rPr>
        <w:t>2</w:t>
      </w:r>
      <w:r w:rsidRPr="00B40B2D">
        <w:rPr>
          <w:b/>
          <w:u w:val="single"/>
        </w:rPr>
        <w:fldChar w:fldCharType="end"/>
      </w:r>
      <w:r w:rsidR="00267F17">
        <w:t xml:space="preserve">: Mode 2(c) can be regarded as Mode 1, if </w:t>
      </w:r>
      <w:proofErr w:type="spellStart"/>
      <w:r w:rsidR="00267F17">
        <w:t>Tx</w:t>
      </w:r>
      <w:proofErr w:type="spellEnd"/>
      <w:r w:rsidR="00267F17">
        <w:t xml:space="preserve"> UE is in coverage and configured grant is assigned by </w:t>
      </w:r>
      <w:proofErr w:type="spellStart"/>
      <w:r w:rsidR="00267F17">
        <w:t>gNB</w:t>
      </w:r>
      <w:proofErr w:type="spellEnd"/>
      <w:r w:rsidR="00267F17">
        <w:t xml:space="preserve">. </w:t>
      </w:r>
    </w:p>
    <w:p w14:paraId="2E30E713" w14:textId="77777777" w:rsidR="00F81A7F" w:rsidRDefault="009F2332" w:rsidP="00BC6E03">
      <w:pPr>
        <w:jc w:val="both"/>
      </w:pPr>
      <w:r>
        <w:t>If UE is out of coverage, the resource should be pre-configured.</w:t>
      </w:r>
      <w:r w:rsidR="005516BE">
        <w:t xml:space="preserve"> I</w:t>
      </w:r>
      <w:r>
        <w:t xml:space="preserve">t is inevitable that two UEs might select the same preconfigured resource and collision would happen for a long duration. To reduce the collision probability, Mode 2(c) needs a lot of resource patterns. If </w:t>
      </w:r>
      <w:r w:rsidR="00F81A7F">
        <w:t xml:space="preserve">the traffic volume is low or </w:t>
      </w:r>
      <w:r>
        <w:t xml:space="preserve">the transmission period is much larger than the period of preconfigured resource pattern, the reserved resource (patterns) would be wasted and results in low resource utilization efficiency. </w:t>
      </w:r>
      <w:r w:rsidR="00F81A7F">
        <w:t>Moreover, t</w:t>
      </w:r>
      <w:r w:rsidRPr="00744230">
        <w:t>he collision probability would be very high, if the UE is in congested traffic</w:t>
      </w:r>
      <w:r>
        <w:t xml:space="preserve">. </w:t>
      </w:r>
    </w:p>
    <w:p w14:paraId="1ECCBF59" w14:textId="5D02968D" w:rsidR="00937E0F" w:rsidRDefault="00F81A7F" w:rsidP="00BC6E03">
      <w:pPr>
        <w:jc w:val="both"/>
      </w:pPr>
      <w:r>
        <w:t>It is very complicated to blindly detect</w:t>
      </w:r>
      <w:r w:rsidR="00323521">
        <w:t xml:space="preserve"> a lot of resource patterns</w:t>
      </w:r>
      <w:r>
        <w:t>.</w:t>
      </w:r>
      <w:r w:rsidR="00744230">
        <w:t xml:space="preserve"> Therefore, resource pattern indication should be carried in SCI for Mode 2(c). </w:t>
      </w:r>
      <w:r w:rsidR="00323521">
        <w:t>If resource pattern indication is carried by SCI, it is similar to resource reservation</w:t>
      </w:r>
      <w:r w:rsidR="003711FF">
        <w:t>.</w:t>
      </w:r>
      <w:r w:rsidR="00323521">
        <w:t xml:space="preserve"> </w:t>
      </w:r>
      <w:r>
        <w:t>But r</w:t>
      </w:r>
      <w:r w:rsidR="00323521">
        <w:t>esource re</w:t>
      </w:r>
      <w:r w:rsidR="003711FF">
        <w:t>servation has more flexibility than Mode 2(c)</w:t>
      </w:r>
      <w:r>
        <w:t>, it seems Mode 2(c) is not attractive</w:t>
      </w:r>
      <w:r w:rsidR="003711FF">
        <w:t>.</w:t>
      </w:r>
    </w:p>
    <w:p w14:paraId="40F3132F" w14:textId="02B36A62" w:rsidR="00CE5C4C" w:rsidRDefault="001F74EC" w:rsidP="00CE5C4C">
      <w:pPr>
        <w:jc w:val="both"/>
        <w:rPr>
          <w:rFonts w:eastAsiaTheme="minorEastAsia"/>
          <w:lang w:val="en-GB" w:eastAsia="zh-TW"/>
        </w:rPr>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6F7675">
        <w:rPr>
          <w:b/>
          <w:noProof/>
          <w:u w:val="single"/>
        </w:rPr>
        <w:t>24</w:t>
      </w:r>
      <w:r w:rsidRPr="000F17D2">
        <w:rPr>
          <w:b/>
          <w:u w:val="single"/>
        </w:rPr>
        <w:fldChar w:fldCharType="end"/>
      </w:r>
      <w:r w:rsidR="00BC6E03" w:rsidRPr="00143FF3">
        <w:rPr>
          <w:rFonts w:eastAsia="新細明體"/>
          <w:b/>
          <w:u w:val="single"/>
          <w:lang w:eastAsia="zh-TW"/>
        </w:rPr>
        <w:t>:</w:t>
      </w:r>
      <w:r w:rsidR="00BC6E03">
        <w:rPr>
          <w:rFonts w:eastAsiaTheme="minorEastAsia"/>
          <w:lang w:val="en-GB" w:eastAsia="zh-TW"/>
        </w:rPr>
        <w:t xml:space="preserve"> </w:t>
      </w:r>
      <w:r w:rsidR="00323521">
        <w:rPr>
          <w:rFonts w:eastAsiaTheme="minorEastAsia"/>
          <w:lang w:val="en-GB" w:eastAsia="zh-TW"/>
        </w:rPr>
        <w:t xml:space="preserve">Mode 2(c) is not supported in NR V2X. </w:t>
      </w:r>
    </w:p>
    <w:p w14:paraId="23611505" w14:textId="77777777" w:rsidR="00373024" w:rsidRDefault="00373024" w:rsidP="00373024">
      <w:pPr>
        <w:pStyle w:val="Heading1"/>
        <w:rPr>
          <w:rFonts w:eastAsia="新細明體"/>
          <w:lang w:eastAsia="zh-TW"/>
        </w:rPr>
      </w:pPr>
      <w:r>
        <w:rPr>
          <w:rFonts w:eastAsia="新細明體"/>
          <w:lang w:eastAsia="zh-TW"/>
        </w:rPr>
        <w:t>Conclusion</w:t>
      </w:r>
    </w:p>
    <w:p w14:paraId="5E7016B0" w14:textId="4AEE268D" w:rsidR="00F17D8A" w:rsidRDefault="00F17D8A" w:rsidP="00F17D8A">
      <w:pPr>
        <w:jc w:val="both"/>
        <w:rPr>
          <w:lang w:val="en-GB" w:eastAsia="zh-CN"/>
        </w:rPr>
      </w:pPr>
      <w:r w:rsidRPr="00B04778">
        <w:rPr>
          <w:lang w:val="en-GB" w:eastAsia="zh-CN"/>
        </w:rPr>
        <w:t xml:space="preserve">The following summarizes the </w:t>
      </w:r>
      <w:r w:rsidR="004918D2">
        <w:rPr>
          <w:lang w:val="en-GB" w:eastAsia="zh-CN"/>
        </w:rPr>
        <w:t xml:space="preserve">observation and </w:t>
      </w:r>
      <w:r w:rsidRPr="00B04778">
        <w:rPr>
          <w:lang w:val="en-GB" w:eastAsia="zh-CN"/>
        </w:rPr>
        <w:t>proposals in this contribution.</w:t>
      </w:r>
    </w:p>
    <w:p w14:paraId="2D49D188" w14:textId="600F39A4" w:rsidR="004918D2" w:rsidRDefault="004918D2" w:rsidP="004918D2">
      <w:pPr>
        <w:jc w:val="both"/>
      </w:pPr>
      <w:r w:rsidRPr="00744230">
        <w:rPr>
          <w:b/>
          <w:u w:val="single"/>
        </w:rPr>
        <w:t>Observation 1</w:t>
      </w:r>
      <w:r w:rsidRPr="003711FF">
        <w:t xml:space="preserve">: </w:t>
      </w:r>
      <w:r w:rsidR="003711FF" w:rsidRPr="003711FF">
        <w:t>Zone ID cannot effectively mitigate IBE problem.</w:t>
      </w:r>
    </w:p>
    <w:p w14:paraId="0669CC0D" w14:textId="2ED44C7D" w:rsidR="003711FF" w:rsidRDefault="003711FF" w:rsidP="004918D2">
      <w:pPr>
        <w:jc w:val="both"/>
      </w:pPr>
      <w:r w:rsidRPr="00744230">
        <w:rPr>
          <w:b/>
          <w:u w:val="single"/>
        </w:rPr>
        <w:t xml:space="preserve">Observation </w:t>
      </w:r>
      <w:r>
        <w:rPr>
          <w:b/>
          <w:u w:val="single"/>
        </w:rPr>
        <w:t>2</w:t>
      </w:r>
      <w:r w:rsidRPr="003711FF">
        <w:t>:</w:t>
      </w:r>
      <w:r>
        <w:t xml:space="preserve"> Mode 2(c) can be regarded as Mode 1, if </w:t>
      </w:r>
      <w:proofErr w:type="spellStart"/>
      <w:r>
        <w:t>Tx</w:t>
      </w:r>
      <w:proofErr w:type="spellEnd"/>
      <w:r>
        <w:t xml:space="preserve"> UE is in coverage and configured grant is assigned by </w:t>
      </w:r>
      <w:proofErr w:type="spellStart"/>
      <w:r>
        <w:t>gNB</w:t>
      </w:r>
      <w:proofErr w:type="spellEnd"/>
      <w:r>
        <w:t>.</w:t>
      </w:r>
    </w:p>
    <w:p w14:paraId="651671B4" w14:textId="4CC930D7"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w:t>
      </w:r>
      <w:r w:rsidRPr="00B0488D">
        <w:t xml:space="preserve">: </w:t>
      </w:r>
      <w:r w:rsidR="003711FF">
        <w:t>Initial transmission and retransmission can have different frequency resource allocation.</w:t>
      </w:r>
    </w:p>
    <w:p w14:paraId="2914EF24" w14:textId="0E70922B"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2</w:t>
      </w:r>
      <w:r w:rsidRPr="00B0488D">
        <w:t xml:space="preserve">: </w:t>
      </w:r>
      <w:r w:rsidR="003711FF">
        <w:t>Chain-based resource reservation is supported for blind retransmission in NR V2X.</w:t>
      </w:r>
      <w:r>
        <w:t xml:space="preserve"> </w:t>
      </w:r>
    </w:p>
    <w:p w14:paraId="23270F5F" w14:textId="443CF542"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3</w:t>
      </w:r>
      <w:r w:rsidRPr="00B0488D">
        <w:t xml:space="preserve">: </w:t>
      </w:r>
      <w:r w:rsidR="00803863">
        <w:t xml:space="preserve">Other </w:t>
      </w:r>
      <w:r w:rsidR="003711FF">
        <w:t>UE</w:t>
      </w:r>
      <w:r w:rsidR="00803863">
        <w:t>s</w:t>
      </w:r>
      <w:r w:rsidR="003711FF">
        <w:t xml:space="preserve"> can </w:t>
      </w:r>
      <w:r w:rsidR="00803863">
        <w:t xml:space="preserve">monitor </w:t>
      </w:r>
      <w:r w:rsidR="003711FF">
        <w:t xml:space="preserve">the ACK information to use the reserved HARQ retransmission resource without specification impact. It </w:t>
      </w:r>
      <w:r w:rsidR="00803863">
        <w:t>is up to</w:t>
      </w:r>
      <w:r w:rsidR="003711FF">
        <w:t xml:space="preserve"> UE implementation.</w:t>
      </w:r>
    </w:p>
    <w:p w14:paraId="7417CC17" w14:textId="79F3BF12"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4</w:t>
      </w:r>
      <w:r w:rsidRPr="00B0488D">
        <w:t xml:space="preserve">: </w:t>
      </w:r>
      <w:r w:rsidR="003711FF">
        <w:t>Frequency resource allocation of the reservation of HARQ retransmission can be different to that of current or initial transmission.</w:t>
      </w:r>
    </w:p>
    <w:p w14:paraId="4964C2F6" w14:textId="1D7C7C22"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5</w:t>
      </w:r>
      <w:r w:rsidRPr="00B0488D">
        <w:t xml:space="preserve">: </w:t>
      </w:r>
      <w:r w:rsidR="003711FF">
        <w:t>Frequency resource allocation of the resource reservation of next TB transmission can be the same as that of current transmission.</w:t>
      </w:r>
    </w:p>
    <w:p w14:paraId="1D4E7F51" w14:textId="7807CC45"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6</w:t>
      </w:r>
      <w:r w:rsidRPr="00B0488D">
        <w:t xml:space="preserve">: </w:t>
      </w:r>
      <w:r w:rsidR="003711FF">
        <w:t>Standalone PSCCH is not supported.</w:t>
      </w:r>
    </w:p>
    <w:p w14:paraId="5ECD5181" w14:textId="42A3E0F7"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7</w:t>
      </w:r>
      <w:r w:rsidRPr="00B0488D">
        <w:t xml:space="preserve">: </w:t>
      </w:r>
      <w:r w:rsidR="003711FF">
        <w:t>Sensing window as in LTE V2X is supported in NR V2X and the width of sensing window is 1 sec.</w:t>
      </w:r>
    </w:p>
    <w:p w14:paraId="098E940B" w14:textId="23788570"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8</w:t>
      </w:r>
      <w:r w:rsidRPr="00B0488D">
        <w:t xml:space="preserve">: </w:t>
      </w:r>
      <w:r w:rsidR="006E25F2">
        <w:t>In resource selection window, T1 value is measured in slot level.</w:t>
      </w:r>
    </w:p>
    <w:p w14:paraId="3DD22FE8" w14:textId="22544588"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9</w:t>
      </w:r>
      <w:r w:rsidRPr="00B0488D">
        <w:t xml:space="preserve">: </w:t>
      </w:r>
      <w:r w:rsidR="003711FF">
        <w:t xml:space="preserve">SCI extracted information includes current frequency resource allocation information, </w:t>
      </w:r>
      <w:r w:rsidR="00D86087">
        <w:t xml:space="preserve">reservation period, </w:t>
      </w:r>
      <w:r w:rsidR="003711FF">
        <w:t>retransmission time gap, retransmission frequency resource allocation, and priority information.</w:t>
      </w:r>
    </w:p>
    <w:p w14:paraId="4178EB47" w14:textId="4C02D05A"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10</w:t>
      </w:r>
      <w:r w:rsidRPr="00B0488D">
        <w:t xml:space="preserve">: </w:t>
      </w:r>
      <w:r w:rsidR="003711FF">
        <w:t>Sidelink RSRP and RSSI can be used for NR V2X in measurement procedure. Further improvements can be studied.</w:t>
      </w:r>
    </w:p>
    <w:p w14:paraId="6FAB5B8A" w14:textId="0F9F96EF"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11</w:t>
      </w:r>
      <w:r w:rsidRPr="00B0488D">
        <w:t xml:space="preserve">: </w:t>
      </w:r>
      <w:r w:rsidR="003711FF">
        <w:t xml:space="preserve">RSRP threshold can be related to </w:t>
      </w:r>
      <w:proofErr w:type="spellStart"/>
      <w:r w:rsidR="003711FF">
        <w:t>Tx</w:t>
      </w:r>
      <w:proofErr w:type="spellEnd"/>
      <w:r w:rsidR="003711FF">
        <w:t xml:space="preserve"> priority, Rx priority, and communication range.</w:t>
      </w:r>
    </w:p>
    <w:p w14:paraId="35F2BB9F" w14:textId="1DA6E395" w:rsidR="003711FF" w:rsidRDefault="002022BB" w:rsidP="002022BB">
      <w:pPr>
        <w:jc w:val="both"/>
      </w:pPr>
      <w:r w:rsidRPr="00B0488D">
        <w:rPr>
          <w:rFonts w:eastAsia="新細明體"/>
          <w:b/>
          <w:u w:val="single"/>
          <w:lang w:eastAsia="zh-TW"/>
        </w:rPr>
        <w:t xml:space="preserve">Proposal </w:t>
      </w:r>
      <w:r>
        <w:rPr>
          <w:rFonts w:eastAsia="新細明體"/>
          <w:b/>
          <w:u w:val="single"/>
          <w:lang w:eastAsia="zh-TW"/>
        </w:rPr>
        <w:t>1</w:t>
      </w:r>
      <w:r w:rsidR="006F7675">
        <w:rPr>
          <w:rFonts w:eastAsia="新細明體"/>
          <w:b/>
          <w:u w:val="single"/>
          <w:lang w:eastAsia="zh-TW"/>
        </w:rPr>
        <w:t>2</w:t>
      </w:r>
      <w:r w:rsidRPr="00B0488D">
        <w:t xml:space="preserve">: </w:t>
      </w:r>
      <w:r w:rsidR="003711FF">
        <w:t>Slot aggregation is not supported in NR V2X.</w:t>
      </w:r>
    </w:p>
    <w:p w14:paraId="51B3BF9F" w14:textId="061EFF9F"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w:t>
      </w:r>
      <w:r w:rsidR="006F7675">
        <w:rPr>
          <w:rFonts w:eastAsia="新細明體"/>
          <w:b/>
          <w:u w:val="single"/>
          <w:lang w:eastAsia="zh-TW"/>
        </w:rPr>
        <w:t>3</w:t>
      </w:r>
      <w:r w:rsidRPr="00B0488D">
        <w:t xml:space="preserve">: </w:t>
      </w:r>
      <w:r w:rsidR="003711FF">
        <w:t>Mini-slot is not supported in NR V2X.</w:t>
      </w:r>
    </w:p>
    <w:p w14:paraId="45DB2383" w14:textId="5377496B"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w:t>
      </w:r>
      <w:r w:rsidR="006F7675">
        <w:rPr>
          <w:rFonts w:eastAsia="新細明體"/>
          <w:b/>
          <w:u w:val="single"/>
          <w:lang w:eastAsia="zh-TW"/>
        </w:rPr>
        <w:t>4</w:t>
      </w:r>
      <w:r w:rsidRPr="00B0488D">
        <w:t xml:space="preserve">: </w:t>
      </w:r>
      <w:r w:rsidR="003711FF">
        <w:t>For sensing purpose, resource granularity in time-domain is one slot.</w:t>
      </w:r>
    </w:p>
    <w:p w14:paraId="6D8D6DDD" w14:textId="5234DAF5" w:rsidR="002022BB" w:rsidRDefault="002022BB" w:rsidP="002022BB">
      <w:pPr>
        <w:jc w:val="both"/>
      </w:pPr>
      <w:r w:rsidRPr="00B0488D">
        <w:rPr>
          <w:rFonts w:eastAsia="新細明體"/>
          <w:b/>
          <w:u w:val="single"/>
          <w:lang w:eastAsia="zh-TW"/>
        </w:rPr>
        <w:lastRenderedPageBreak/>
        <w:t xml:space="preserve">Proposal </w:t>
      </w:r>
      <w:r>
        <w:rPr>
          <w:rFonts w:eastAsia="新細明體"/>
          <w:b/>
          <w:u w:val="single"/>
          <w:lang w:eastAsia="zh-TW"/>
        </w:rPr>
        <w:t>1</w:t>
      </w:r>
      <w:r w:rsidR="006F7675">
        <w:rPr>
          <w:rFonts w:eastAsia="新細明體"/>
          <w:b/>
          <w:u w:val="single"/>
          <w:lang w:eastAsia="zh-TW"/>
        </w:rPr>
        <w:t>5</w:t>
      </w:r>
      <w:r w:rsidRPr="00B0488D">
        <w:t xml:space="preserve">: </w:t>
      </w:r>
      <w:r w:rsidR="003711FF">
        <w:t>For resource (re-)selection, resource granularity in time-domain is one slot for PSSCH and one symbol for PSFCH.</w:t>
      </w:r>
      <w:r>
        <w:t xml:space="preserve"> </w:t>
      </w:r>
    </w:p>
    <w:p w14:paraId="65BCB9E0" w14:textId="0D6FF09C"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w:t>
      </w:r>
      <w:r w:rsidR="006F7675">
        <w:rPr>
          <w:rFonts w:eastAsia="新細明體"/>
          <w:b/>
          <w:u w:val="single"/>
          <w:lang w:eastAsia="zh-TW"/>
        </w:rPr>
        <w:t>6</w:t>
      </w:r>
      <w:r w:rsidRPr="00B0488D">
        <w:t xml:space="preserve">: </w:t>
      </w:r>
      <w:r w:rsidR="003711FF">
        <w:t>SL-RSRP measurement is supported by using PSSCH DMRS in NR V2X.</w:t>
      </w:r>
    </w:p>
    <w:p w14:paraId="1CC12234" w14:textId="154A1FAF"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w:t>
      </w:r>
      <w:r w:rsidR="006F7675">
        <w:rPr>
          <w:rFonts w:eastAsia="新細明體"/>
          <w:b/>
          <w:u w:val="single"/>
          <w:lang w:eastAsia="zh-TW"/>
        </w:rPr>
        <w:t>7</w:t>
      </w:r>
      <w:r w:rsidRPr="00B0488D">
        <w:t xml:space="preserve">: </w:t>
      </w:r>
      <w:r w:rsidR="003711FF">
        <w:t xml:space="preserve">SL-RSSI is supported </w:t>
      </w:r>
      <w:r w:rsidR="00664BD1">
        <w:t>in the sensing and resource selection procedure of NR V2X</w:t>
      </w:r>
      <w:proofErr w:type="gramStart"/>
      <w:r w:rsidR="00664BD1">
        <w:t>.</w:t>
      </w:r>
      <w:r w:rsidR="003711FF">
        <w:t>.</w:t>
      </w:r>
      <w:proofErr w:type="gramEnd"/>
    </w:p>
    <w:p w14:paraId="08AFE9C4" w14:textId="51BDE5A7" w:rsidR="002022BB" w:rsidRDefault="002022BB" w:rsidP="002022BB">
      <w:pPr>
        <w:jc w:val="both"/>
        <w:rPr>
          <w:rFonts w:eastAsiaTheme="minorEastAsia"/>
          <w:lang w:val="en-GB" w:eastAsia="zh-TW"/>
        </w:rPr>
      </w:pPr>
      <w:r w:rsidRPr="00B0488D">
        <w:rPr>
          <w:rFonts w:eastAsia="新細明體"/>
          <w:b/>
          <w:u w:val="single"/>
          <w:lang w:eastAsia="zh-TW"/>
        </w:rPr>
        <w:t xml:space="preserve">Proposal </w:t>
      </w:r>
      <w:r>
        <w:rPr>
          <w:rFonts w:eastAsia="新細明體"/>
          <w:b/>
          <w:u w:val="single"/>
          <w:lang w:eastAsia="zh-TW"/>
        </w:rPr>
        <w:t>1</w:t>
      </w:r>
      <w:r w:rsidR="006F7675">
        <w:rPr>
          <w:rFonts w:eastAsia="新細明體"/>
          <w:b/>
          <w:u w:val="single"/>
          <w:lang w:eastAsia="zh-TW"/>
        </w:rPr>
        <w:t>8</w:t>
      </w:r>
      <w:r w:rsidRPr="00B0488D">
        <w:t xml:space="preserve">: </w:t>
      </w:r>
      <w:r w:rsidR="003711FF">
        <w:t>One weighting function can be introduced for averaging SL-RSSI in sidelink measurement process. The weighting function can be a step function or an exponential function.</w:t>
      </w:r>
    </w:p>
    <w:p w14:paraId="79F93F4E" w14:textId="7E9EAC86" w:rsidR="003711FF" w:rsidRDefault="003711FF" w:rsidP="003711FF">
      <w:pPr>
        <w:jc w:val="both"/>
      </w:pPr>
      <w:r w:rsidRPr="00B0488D">
        <w:rPr>
          <w:rFonts w:eastAsia="新細明體"/>
          <w:b/>
          <w:u w:val="single"/>
          <w:lang w:eastAsia="zh-TW"/>
        </w:rPr>
        <w:t xml:space="preserve">Proposal </w:t>
      </w:r>
      <w:r w:rsidR="006F7675">
        <w:rPr>
          <w:rFonts w:eastAsia="新細明體"/>
          <w:b/>
          <w:u w:val="single"/>
          <w:lang w:eastAsia="zh-TW"/>
        </w:rPr>
        <w:t>19</w:t>
      </w:r>
      <w:r w:rsidRPr="00B0488D">
        <w:t xml:space="preserve">: </w:t>
      </w:r>
      <w:r>
        <w:t>Resource selection procedure should consider maximum number of HARQ retransmissions and latency requirements.</w:t>
      </w:r>
    </w:p>
    <w:p w14:paraId="69FE8693" w14:textId="416BAF0E" w:rsidR="003711FF" w:rsidRDefault="003711FF" w:rsidP="003711FF">
      <w:pPr>
        <w:jc w:val="both"/>
      </w:pPr>
      <w:r w:rsidRPr="00B0488D">
        <w:rPr>
          <w:rFonts w:eastAsia="新細明體"/>
          <w:b/>
          <w:u w:val="single"/>
          <w:lang w:eastAsia="zh-TW"/>
        </w:rPr>
        <w:t xml:space="preserve">Proposal </w:t>
      </w:r>
      <w:r>
        <w:rPr>
          <w:rFonts w:eastAsia="新細明體"/>
          <w:b/>
          <w:u w:val="single"/>
          <w:lang w:eastAsia="zh-TW"/>
        </w:rPr>
        <w:t>2</w:t>
      </w:r>
      <w:r w:rsidR="006F7675">
        <w:rPr>
          <w:rFonts w:eastAsia="新細明體"/>
          <w:b/>
          <w:u w:val="single"/>
          <w:lang w:eastAsia="zh-TW"/>
        </w:rPr>
        <w:t>0</w:t>
      </w:r>
      <w:r w:rsidRPr="00B0488D">
        <w:t xml:space="preserve">: </w:t>
      </w:r>
      <w:r>
        <w:t>IBE problem should be considered in NR V2X.</w:t>
      </w:r>
    </w:p>
    <w:p w14:paraId="647D9D53" w14:textId="15D3CC13" w:rsidR="003711FF" w:rsidRDefault="003711FF" w:rsidP="003711FF">
      <w:pPr>
        <w:jc w:val="both"/>
      </w:pPr>
      <w:r w:rsidRPr="00B0488D">
        <w:rPr>
          <w:rFonts w:eastAsia="新細明體"/>
          <w:b/>
          <w:u w:val="single"/>
          <w:lang w:eastAsia="zh-TW"/>
        </w:rPr>
        <w:t xml:space="preserve">Proposal </w:t>
      </w:r>
      <w:r>
        <w:rPr>
          <w:rFonts w:eastAsia="新細明體"/>
          <w:b/>
          <w:u w:val="single"/>
          <w:lang w:eastAsia="zh-TW"/>
        </w:rPr>
        <w:t>2</w:t>
      </w:r>
      <w:r w:rsidR="006F7675">
        <w:rPr>
          <w:rFonts w:eastAsia="新細明體"/>
          <w:b/>
          <w:u w:val="single"/>
          <w:lang w:eastAsia="zh-TW"/>
        </w:rPr>
        <w:t>1</w:t>
      </w:r>
      <w:r w:rsidRPr="00B0488D">
        <w:t xml:space="preserve">: </w:t>
      </w:r>
      <w:r>
        <w:t>Send a reply LS to RAN2 that zone ID based resource pool configuration cannot provide any benefit from RAN1 perspective.</w:t>
      </w:r>
    </w:p>
    <w:p w14:paraId="420976E2" w14:textId="75B228EA" w:rsidR="003711FF" w:rsidRDefault="003711FF" w:rsidP="003711FF">
      <w:pPr>
        <w:jc w:val="both"/>
      </w:pPr>
      <w:r w:rsidRPr="00B0488D">
        <w:rPr>
          <w:rFonts w:eastAsia="新細明體"/>
          <w:b/>
          <w:u w:val="single"/>
          <w:lang w:eastAsia="zh-TW"/>
        </w:rPr>
        <w:t xml:space="preserve">Proposal </w:t>
      </w:r>
      <w:r>
        <w:rPr>
          <w:rFonts w:eastAsia="新細明體"/>
          <w:b/>
          <w:u w:val="single"/>
          <w:lang w:eastAsia="zh-TW"/>
        </w:rPr>
        <w:t>2</w:t>
      </w:r>
      <w:r w:rsidR="006F7675">
        <w:rPr>
          <w:rFonts w:eastAsia="新細明體"/>
          <w:b/>
          <w:u w:val="single"/>
          <w:lang w:eastAsia="zh-TW"/>
        </w:rPr>
        <w:t>2</w:t>
      </w:r>
      <w:r w:rsidRPr="00B0488D">
        <w:t xml:space="preserve">: </w:t>
      </w:r>
      <w:r>
        <w:t>To alleviate IBE problem, two nearby UEs’ resources can be allocated adjacently. One weighting function can be introduced to resource selection procedure to indicate SL-RSRP difference between UE and occupied resource.</w:t>
      </w:r>
    </w:p>
    <w:p w14:paraId="03B67C19" w14:textId="63052632" w:rsidR="003711FF" w:rsidRDefault="003711FF" w:rsidP="003711FF">
      <w:pPr>
        <w:jc w:val="both"/>
      </w:pPr>
      <w:r w:rsidRPr="00B0488D">
        <w:rPr>
          <w:rFonts w:eastAsia="新細明體"/>
          <w:b/>
          <w:u w:val="single"/>
          <w:lang w:eastAsia="zh-TW"/>
        </w:rPr>
        <w:t xml:space="preserve">Proposal </w:t>
      </w:r>
      <w:r>
        <w:rPr>
          <w:rFonts w:eastAsia="新細明體"/>
          <w:b/>
          <w:u w:val="single"/>
          <w:lang w:eastAsia="zh-TW"/>
        </w:rPr>
        <w:t>2</w:t>
      </w:r>
      <w:r w:rsidR="006F7675">
        <w:rPr>
          <w:rFonts w:eastAsia="新細明體"/>
          <w:b/>
          <w:u w:val="single"/>
          <w:lang w:eastAsia="zh-TW"/>
        </w:rPr>
        <w:t>3</w:t>
      </w:r>
      <w:r w:rsidRPr="00B0488D">
        <w:t xml:space="preserve">: </w:t>
      </w:r>
      <w:r>
        <w:t>Before resource reselection, a UE should announce the resource reselection timing and monitor the number of announced UEs to avoid possible collision.</w:t>
      </w:r>
    </w:p>
    <w:p w14:paraId="0AC378CB" w14:textId="5E125518" w:rsidR="003711FF" w:rsidRDefault="003711FF" w:rsidP="003711FF">
      <w:pPr>
        <w:jc w:val="both"/>
      </w:pPr>
      <w:r w:rsidRPr="00B0488D">
        <w:rPr>
          <w:rFonts w:eastAsia="新細明體"/>
          <w:b/>
          <w:u w:val="single"/>
          <w:lang w:eastAsia="zh-TW"/>
        </w:rPr>
        <w:t xml:space="preserve">Proposal </w:t>
      </w:r>
      <w:r>
        <w:rPr>
          <w:rFonts w:eastAsia="新細明體"/>
          <w:b/>
          <w:u w:val="single"/>
          <w:lang w:eastAsia="zh-TW"/>
        </w:rPr>
        <w:t>2</w:t>
      </w:r>
      <w:r w:rsidR="006F7675">
        <w:rPr>
          <w:rFonts w:eastAsia="新細明體"/>
          <w:b/>
          <w:u w:val="single"/>
          <w:lang w:eastAsia="zh-TW"/>
        </w:rPr>
        <w:t>4</w:t>
      </w:r>
      <w:r w:rsidRPr="00B0488D">
        <w:t xml:space="preserve">: </w:t>
      </w:r>
      <w:r>
        <w:rPr>
          <w:rFonts w:eastAsiaTheme="minorEastAsia"/>
          <w:lang w:val="en-GB" w:eastAsia="zh-TW"/>
        </w:rPr>
        <w:t>Mode 2(c) is not supported in NR V2X.</w:t>
      </w:r>
    </w:p>
    <w:p w14:paraId="6F665BE3" w14:textId="77777777" w:rsidR="00E523F3" w:rsidRPr="000A64D8" w:rsidRDefault="00E523F3" w:rsidP="00E523F3">
      <w:pPr>
        <w:pStyle w:val="Heading1"/>
        <w:rPr>
          <w:lang w:val="en-US"/>
        </w:rPr>
      </w:pPr>
      <w:r w:rsidRPr="000A64D8">
        <w:rPr>
          <w:lang w:val="en-US"/>
        </w:rPr>
        <w:t>References</w:t>
      </w:r>
    </w:p>
    <w:p w14:paraId="16FAD48F" w14:textId="01D3B3CE" w:rsidR="00F547F5" w:rsidRDefault="00F547F5" w:rsidP="00B33BFF">
      <w:pPr>
        <w:numPr>
          <w:ilvl w:val="0"/>
          <w:numId w:val="1"/>
        </w:numPr>
        <w:spacing w:before="100" w:beforeAutospacing="1" w:after="100" w:afterAutospacing="1"/>
        <w:rPr>
          <w:szCs w:val="22"/>
        </w:rPr>
      </w:pPr>
      <w:r>
        <w:rPr>
          <w:szCs w:val="22"/>
        </w:rPr>
        <w:t xml:space="preserve">Chairman’s Notes, RAN1 #97, Reno, US, May 2019. </w:t>
      </w:r>
    </w:p>
    <w:p w14:paraId="05CD1AB1" w14:textId="2FB92307" w:rsidR="009F2332" w:rsidRDefault="00B33BFF" w:rsidP="00B33BFF">
      <w:pPr>
        <w:numPr>
          <w:ilvl w:val="0"/>
          <w:numId w:val="1"/>
        </w:numPr>
        <w:spacing w:before="100" w:beforeAutospacing="1" w:after="100" w:afterAutospacing="1"/>
        <w:rPr>
          <w:szCs w:val="22"/>
        </w:rPr>
      </w:pPr>
      <w:r>
        <w:rPr>
          <w:szCs w:val="22"/>
        </w:rPr>
        <w:t>Chairman’s Notes, RAN1 #</w:t>
      </w:r>
      <w:r w:rsidR="00D52029">
        <w:rPr>
          <w:szCs w:val="22"/>
        </w:rPr>
        <w:t>96bis</w:t>
      </w:r>
      <w:r>
        <w:rPr>
          <w:szCs w:val="22"/>
        </w:rPr>
        <w:t xml:space="preserve">, </w:t>
      </w:r>
      <w:r w:rsidR="00D52029">
        <w:rPr>
          <w:szCs w:val="22"/>
        </w:rPr>
        <w:t>Xian</w:t>
      </w:r>
      <w:r>
        <w:rPr>
          <w:szCs w:val="22"/>
        </w:rPr>
        <w:t xml:space="preserve">, </w:t>
      </w:r>
      <w:r w:rsidR="00D52029">
        <w:rPr>
          <w:szCs w:val="22"/>
        </w:rPr>
        <w:t>China</w:t>
      </w:r>
      <w:r>
        <w:rPr>
          <w:szCs w:val="22"/>
        </w:rPr>
        <w:t xml:space="preserve">, </w:t>
      </w:r>
      <w:r w:rsidR="00D52029">
        <w:rPr>
          <w:szCs w:val="22"/>
        </w:rPr>
        <w:t>April</w:t>
      </w:r>
      <w:r>
        <w:rPr>
          <w:szCs w:val="22"/>
        </w:rPr>
        <w:t xml:space="preserve"> 2019. </w:t>
      </w:r>
    </w:p>
    <w:p w14:paraId="42BC107C" w14:textId="7B7A8F70" w:rsidR="00323521" w:rsidRDefault="00323521" w:rsidP="00B33BFF">
      <w:pPr>
        <w:numPr>
          <w:ilvl w:val="0"/>
          <w:numId w:val="1"/>
        </w:numPr>
        <w:spacing w:before="100" w:beforeAutospacing="1" w:after="100" w:afterAutospacing="1"/>
        <w:rPr>
          <w:szCs w:val="22"/>
        </w:rPr>
      </w:pPr>
      <w:r>
        <w:rPr>
          <w:szCs w:val="22"/>
        </w:rPr>
        <w:t>Chairman’s Notes, RAN1 #96, Athens, Greece, Feb. 2019.</w:t>
      </w:r>
    </w:p>
    <w:p w14:paraId="31F94440" w14:textId="167FE163" w:rsidR="00323521" w:rsidRDefault="00CE5C4C" w:rsidP="00D52029">
      <w:pPr>
        <w:numPr>
          <w:ilvl w:val="0"/>
          <w:numId w:val="1"/>
        </w:numPr>
        <w:spacing w:before="100" w:beforeAutospacing="1" w:after="100" w:afterAutospacing="1"/>
        <w:rPr>
          <w:szCs w:val="22"/>
        </w:rPr>
      </w:pPr>
      <w:r w:rsidRPr="00306732">
        <w:rPr>
          <w:szCs w:val="22"/>
        </w:rPr>
        <w:t>3GPP TS 22.186, Enhancement of 3GPP support for V2X scenarios.</w:t>
      </w:r>
    </w:p>
    <w:p w14:paraId="571E6B31" w14:textId="5901E44C" w:rsidR="00744230" w:rsidRDefault="00744230" w:rsidP="00D52029">
      <w:pPr>
        <w:numPr>
          <w:ilvl w:val="0"/>
          <w:numId w:val="1"/>
        </w:numPr>
        <w:spacing w:before="100" w:beforeAutospacing="1" w:after="100" w:afterAutospacing="1"/>
        <w:rPr>
          <w:szCs w:val="22"/>
        </w:rPr>
      </w:pPr>
      <w:r>
        <w:rPr>
          <w:szCs w:val="22"/>
        </w:rPr>
        <w:t>3GPP TR 28.885, Study on NR V2X.</w:t>
      </w:r>
    </w:p>
    <w:p w14:paraId="5941EE4C" w14:textId="3F081615" w:rsidR="00B40B2D" w:rsidRPr="00306732" w:rsidRDefault="00B40B2D" w:rsidP="00D52029">
      <w:pPr>
        <w:numPr>
          <w:ilvl w:val="0"/>
          <w:numId w:val="1"/>
        </w:numPr>
        <w:spacing w:before="100" w:beforeAutospacing="1" w:after="100" w:afterAutospacing="1"/>
        <w:rPr>
          <w:szCs w:val="22"/>
        </w:rPr>
      </w:pPr>
      <w:r>
        <w:rPr>
          <w:szCs w:val="22"/>
        </w:rPr>
        <w:t>R2-1908306, LS on NR V2X resource pool configuration and selection, RAN2 #106, Reno, US, May 2019.</w:t>
      </w:r>
    </w:p>
    <w:sectPr w:rsidR="00B40B2D" w:rsidRPr="00306732"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01DC74" w14:textId="77777777" w:rsidR="005738CA" w:rsidRDefault="005738CA">
      <w:r>
        <w:separator/>
      </w:r>
    </w:p>
  </w:endnote>
  <w:endnote w:type="continuationSeparator" w:id="0">
    <w:p w14:paraId="31C8FA3F" w14:textId="77777777" w:rsidR="005738CA" w:rsidRDefault="005738CA">
      <w:r>
        <w:continuationSeparator/>
      </w:r>
    </w:p>
  </w:endnote>
  <w:endnote w:type="continuationNotice" w:id="1">
    <w:p w14:paraId="3AA52AE5" w14:textId="77777777" w:rsidR="005738CA" w:rsidRDefault="005738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BA22E" w14:textId="77777777" w:rsidR="00F55214" w:rsidRDefault="00F5521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069A4EA" w14:textId="77777777" w:rsidR="00F55214" w:rsidRDefault="00F5521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2AC8A" w14:textId="77777777" w:rsidR="00F55214" w:rsidRDefault="00F5521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F7675">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F7675">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101155" w14:textId="77777777" w:rsidR="005738CA" w:rsidRDefault="005738CA">
      <w:r>
        <w:separator/>
      </w:r>
    </w:p>
  </w:footnote>
  <w:footnote w:type="continuationSeparator" w:id="0">
    <w:p w14:paraId="745D7EEF" w14:textId="77777777" w:rsidR="005738CA" w:rsidRDefault="005738CA">
      <w:r>
        <w:continuationSeparator/>
      </w:r>
    </w:p>
  </w:footnote>
  <w:footnote w:type="continuationNotice" w:id="1">
    <w:p w14:paraId="1BEB0B28" w14:textId="77777777" w:rsidR="005738CA" w:rsidRDefault="005738C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D9CDAA" w14:textId="77777777" w:rsidR="00F55214" w:rsidRDefault="00F55214">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3167D8"/>
    <w:multiLevelType w:val="hybridMultilevel"/>
    <w:tmpl w:val="55C2665C"/>
    <w:lvl w:ilvl="0" w:tplc="551A56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C6F09"/>
    <w:multiLevelType w:val="multilevel"/>
    <w:tmpl w:val="C78CD5F0"/>
    <w:lvl w:ilvl="0">
      <w:start w:val="1"/>
      <w:numFmt w:val="decimal"/>
      <w:pStyle w:val="Heading1"/>
      <w:lvlText w:val="%1"/>
      <w:lvlJc w:val="left"/>
      <w:pPr>
        <w:ind w:left="3852" w:hanging="432"/>
      </w:pPr>
      <w:rPr>
        <w:lang w:val="en-US"/>
      </w:rPr>
    </w:lvl>
    <w:lvl w:ilvl="1">
      <w:start w:val="1"/>
      <w:numFmt w:val="decimal"/>
      <w:pStyle w:val="Heading2"/>
      <w:lvlText w:val="%1.%2"/>
      <w:lvlJc w:val="left"/>
      <w:pPr>
        <w:ind w:left="2277" w:hanging="576"/>
      </w:pPr>
    </w:lvl>
    <w:lvl w:ilvl="2">
      <w:start w:val="1"/>
      <w:numFmt w:val="decimal"/>
      <w:pStyle w:val="Heading3"/>
      <w:lvlText w:val="%1.%2.%3"/>
      <w:lvlJc w:val="left"/>
      <w:pPr>
        <w:ind w:left="720" w:hanging="720"/>
      </w:pPr>
    </w:lvl>
    <w:lvl w:ilvl="3">
      <w:start w:val="1"/>
      <w:numFmt w:val="decimal"/>
      <w:pStyle w:val="Heading4"/>
      <w:lvlText w:val="%1.%2.%3.%4"/>
      <w:lvlJc w:val="left"/>
      <w:pPr>
        <w:ind w:left="14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417B2"/>
    <w:multiLevelType w:val="hybridMultilevel"/>
    <w:tmpl w:val="7A4E95F4"/>
    <w:lvl w:ilvl="0" w:tplc="551A56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A6F3C"/>
    <w:multiLevelType w:val="hybridMultilevel"/>
    <w:tmpl w:val="49022ABA"/>
    <w:lvl w:ilvl="0" w:tplc="551A56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A2D18"/>
    <w:multiLevelType w:val="hybridMultilevel"/>
    <w:tmpl w:val="790C20FA"/>
    <w:lvl w:ilvl="0" w:tplc="36D018AA">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8C074D"/>
    <w:multiLevelType w:val="hybridMultilevel"/>
    <w:tmpl w:val="52469DA4"/>
    <w:lvl w:ilvl="0" w:tplc="551A56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9230691"/>
    <w:multiLevelType w:val="hybridMultilevel"/>
    <w:tmpl w:val="570CFFBA"/>
    <w:lvl w:ilvl="0" w:tplc="551A56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1C1205"/>
    <w:multiLevelType w:val="hybridMultilevel"/>
    <w:tmpl w:val="6A443722"/>
    <w:lvl w:ilvl="0" w:tplc="764E130E">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1"/>
  </w:num>
  <w:num w:numId="4">
    <w:abstractNumId w:val="12"/>
  </w:num>
  <w:num w:numId="5">
    <w:abstractNumId w:val="5"/>
  </w:num>
  <w:num w:numId="6">
    <w:abstractNumId w:val="9"/>
  </w:num>
  <w:num w:numId="7">
    <w:abstractNumId w:val="8"/>
  </w:num>
  <w:num w:numId="8">
    <w:abstractNumId w:val="15"/>
  </w:num>
  <w:num w:numId="9">
    <w:abstractNumId w:val="14"/>
  </w:num>
  <w:num w:numId="10">
    <w:abstractNumId w:val="3"/>
  </w:num>
  <w:num w:numId="11">
    <w:abstractNumId w:val="16"/>
  </w:num>
  <w:num w:numId="12">
    <w:abstractNumId w:val="7"/>
  </w:num>
  <w:num w:numId="13">
    <w:abstractNumId w:val="10"/>
  </w:num>
  <w:num w:numId="14">
    <w:abstractNumId w:val="13"/>
  </w:num>
  <w:num w:numId="15">
    <w:abstractNumId w:val="4"/>
  </w:num>
  <w:num w:numId="16">
    <w:abstractNumId w:val="1"/>
  </w:num>
  <w:num w:numId="1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9"/>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24D1"/>
    <w:rsid w:val="00012627"/>
    <w:rsid w:val="00012D57"/>
    <w:rsid w:val="00012FAB"/>
    <w:rsid w:val="0001321B"/>
    <w:rsid w:val="000137BA"/>
    <w:rsid w:val="00013B51"/>
    <w:rsid w:val="00013B63"/>
    <w:rsid w:val="00013F64"/>
    <w:rsid w:val="000141F0"/>
    <w:rsid w:val="000149F1"/>
    <w:rsid w:val="00014E0E"/>
    <w:rsid w:val="00015BCB"/>
    <w:rsid w:val="00015CED"/>
    <w:rsid w:val="000162B2"/>
    <w:rsid w:val="0001645D"/>
    <w:rsid w:val="000164BB"/>
    <w:rsid w:val="000167A6"/>
    <w:rsid w:val="00016DCE"/>
    <w:rsid w:val="00017309"/>
    <w:rsid w:val="00017EF2"/>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3F1F"/>
    <w:rsid w:val="00024D64"/>
    <w:rsid w:val="00024E3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300FE"/>
    <w:rsid w:val="00030619"/>
    <w:rsid w:val="000307C6"/>
    <w:rsid w:val="00030F74"/>
    <w:rsid w:val="00030F85"/>
    <w:rsid w:val="000312B4"/>
    <w:rsid w:val="0003134F"/>
    <w:rsid w:val="000317B2"/>
    <w:rsid w:val="00031DBF"/>
    <w:rsid w:val="00031EDD"/>
    <w:rsid w:val="000320DF"/>
    <w:rsid w:val="000321DC"/>
    <w:rsid w:val="00032494"/>
    <w:rsid w:val="000325EF"/>
    <w:rsid w:val="00032A0C"/>
    <w:rsid w:val="00033882"/>
    <w:rsid w:val="000338DC"/>
    <w:rsid w:val="00034882"/>
    <w:rsid w:val="000349B7"/>
    <w:rsid w:val="0003540B"/>
    <w:rsid w:val="00035574"/>
    <w:rsid w:val="00036199"/>
    <w:rsid w:val="000365A2"/>
    <w:rsid w:val="0003698E"/>
    <w:rsid w:val="00036C45"/>
    <w:rsid w:val="00036DCC"/>
    <w:rsid w:val="00036FA7"/>
    <w:rsid w:val="000370B4"/>
    <w:rsid w:val="0003723F"/>
    <w:rsid w:val="000377E3"/>
    <w:rsid w:val="00037A21"/>
    <w:rsid w:val="00037C2D"/>
    <w:rsid w:val="000402B6"/>
    <w:rsid w:val="000404F2"/>
    <w:rsid w:val="00040AAD"/>
    <w:rsid w:val="00040C15"/>
    <w:rsid w:val="00040E19"/>
    <w:rsid w:val="00041371"/>
    <w:rsid w:val="000413B8"/>
    <w:rsid w:val="000416DE"/>
    <w:rsid w:val="0004182E"/>
    <w:rsid w:val="0004184C"/>
    <w:rsid w:val="000418C8"/>
    <w:rsid w:val="0004198E"/>
    <w:rsid w:val="00041B22"/>
    <w:rsid w:val="00041D52"/>
    <w:rsid w:val="00041EC3"/>
    <w:rsid w:val="00042BFC"/>
    <w:rsid w:val="000430CF"/>
    <w:rsid w:val="00043407"/>
    <w:rsid w:val="00043681"/>
    <w:rsid w:val="00043703"/>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2F7"/>
    <w:rsid w:val="000515F7"/>
    <w:rsid w:val="00051D57"/>
    <w:rsid w:val="0005201C"/>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B71"/>
    <w:rsid w:val="00065D64"/>
    <w:rsid w:val="000667D1"/>
    <w:rsid w:val="000668A5"/>
    <w:rsid w:val="00067087"/>
    <w:rsid w:val="0006739D"/>
    <w:rsid w:val="0006777C"/>
    <w:rsid w:val="00067FE2"/>
    <w:rsid w:val="00070192"/>
    <w:rsid w:val="00070258"/>
    <w:rsid w:val="0007036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258"/>
    <w:rsid w:val="00076408"/>
    <w:rsid w:val="0007661E"/>
    <w:rsid w:val="00077073"/>
    <w:rsid w:val="00077265"/>
    <w:rsid w:val="00077A8B"/>
    <w:rsid w:val="0008022A"/>
    <w:rsid w:val="00080418"/>
    <w:rsid w:val="0008048A"/>
    <w:rsid w:val="000805B2"/>
    <w:rsid w:val="00080D74"/>
    <w:rsid w:val="00081383"/>
    <w:rsid w:val="00082071"/>
    <w:rsid w:val="000826FF"/>
    <w:rsid w:val="00082A49"/>
    <w:rsid w:val="00082B40"/>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852"/>
    <w:rsid w:val="000A794F"/>
    <w:rsid w:val="000A7C88"/>
    <w:rsid w:val="000B02C2"/>
    <w:rsid w:val="000B06E8"/>
    <w:rsid w:val="000B081C"/>
    <w:rsid w:val="000B0E8D"/>
    <w:rsid w:val="000B10AB"/>
    <w:rsid w:val="000B10E2"/>
    <w:rsid w:val="000B130E"/>
    <w:rsid w:val="000B1CD3"/>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0DEA"/>
    <w:rsid w:val="000C133A"/>
    <w:rsid w:val="000C1545"/>
    <w:rsid w:val="000C17B7"/>
    <w:rsid w:val="000C1AE9"/>
    <w:rsid w:val="000C1DBD"/>
    <w:rsid w:val="000C240A"/>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9A6"/>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610"/>
    <w:rsid w:val="000D5965"/>
    <w:rsid w:val="000D59D6"/>
    <w:rsid w:val="000D5AB0"/>
    <w:rsid w:val="000D5AD1"/>
    <w:rsid w:val="000D5E4D"/>
    <w:rsid w:val="000D6BD8"/>
    <w:rsid w:val="000D6E27"/>
    <w:rsid w:val="000D6E96"/>
    <w:rsid w:val="000D7268"/>
    <w:rsid w:val="000D7783"/>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5BA"/>
    <w:rsid w:val="000F095B"/>
    <w:rsid w:val="000F13C4"/>
    <w:rsid w:val="000F13D7"/>
    <w:rsid w:val="000F17D2"/>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436"/>
    <w:rsid w:val="0010453D"/>
    <w:rsid w:val="00104567"/>
    <w:rsid w:val="0010486A"/>
    <w:rsid w:val="00104979"/>
    <w:rsid w:val="00104A80"/>
    <w:rsid w:val="001050B7"/>
    <w:rsid w:val="001050F9"/>
    <w:rsid w:val="0010521E"/>
    <w:rsid w:val="0010568A"/>
    <w:rsid w:val="001056C5"/>
    <w:rsid w:val="001057DC"/>
    <w:rsid w:val="00105820"/>
    <w:rsid w:val="00105BAD"/>
    <w:rsid w:val="00105CEE"/>
    <w:rsid w:val="00105DA1"/>
    <w:rsid w:val="001064A5"/>
    <w:rsid w:val="0010660E"/>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727"/>
    <w:rsid w:val="00122842"/>
    <w:rsid w:val="001232D2"/>
    <w:rsid w:val="0012345C"/>
    <w:rsid w:val="00123975"/>
    <w:rsid w:val="00123D18"/>
    <w:rsid w:val="00123DED"/>
    <w:rsid w:val="0012467D"/>
    <w:rsid w:val="001246EC"/>
    <w:rsid w:val="001249D7"/>
    <w:rsid w:val="001249FC"/>
    <w:rsid w:val="00124E10"/>
    <w:rsid w:val="00125078"/>
    <w:rsid w:val="0012523E"/>
    <w:rsid w:val="001252FE"/>
    <w:rsid w:val="001255A6"/>
    <w:rsid w:val="00125D34"/>
    <w:rsid w:val="0012636F"/>
    <w:rsid w:val="001268D1"/>
    <w:rsid w:val="00126D40"/>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998"/>
    <w:rsid w:val="00136AAD"/>
    <w:rsid w:val="00137280"/>
    <w:rsid w:val="00137288"/>
    <w:rsid w:val="00137480"/>
    <w:rsid w:val="001375B9"/>
    <w:rsid w:val="00137664"/>
    <w:rsid w:val="001376F7"/>
    <w:rsid w:val="00137EA0"/>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951"/>
    <w:rsid w:val="00145C21"/>
    <w:rsid w:val="001462D7"/>
    <w:rsid w:val="00146577"/>
    <w:rsid w:val="00146773"/>
    <w:rsid w:val="00146B70"/>
    <w:rsid w:val="0014703E"/>
    <w:rsid w:val="001471AD"/>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537"/>
    <w:rsid w:val="00155D53"/>
    <w:rsid w:val="00156209"/>
    <w:rsid w:val="0015622B"/>
    <w:rsid w:val="00156260"/>
    <w:rsid w:val="00156284"/>
    <w:rsid w:val="00156502"/>
    <w:rsid w:val="00156E00"/>
    <w:rsid w:val="00157D80"/>
    <w:rsid w:val="0016000A"/>
    <w:rsid w:val="0016019C"/>
    <w:rsid w:val="001601C7"/>
    <w:rsid w:val="001602C2"/>
    <w:rsid w:val="001603B9"/>
    <w:rsid w:val="00160674"/>
    <w:rsid w:val="00160786"/>
    <w:rsid w:val="00160D6C"/>
    <w:rsid w:val="0016159D"/>
    <w:rsid w:val="00162262"/>
    <w:rsid w:val="001623A3"/>
    <w:rsid w:val="00162BD5"/>
    <w:rsid w:val="00162CF1"/>
    <w:rsid w:val="00162F82"/>
    <w:rsid w:val="001630E4"/>
    <w:rsid w:val="0016358E"/>
    <w:rsid w:val="0016368F"/>
    <w:rsid w:val="001637B1"/>
    <w:rsid w:val="001639BC"/>
    <w:rsid w:val="00163AFC"/>
    <w:rsid w:val="00163C9A"/>
    <w:rsid w:val="00164646"/>
    <w:rsid w:val="00164704"/>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5A"/>
    <w:rsid w:val="00175BEC"/>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718"/>
    <w:rsid w:val="00182FBF"/>
    <w:rsid w:val="001836DF"/>
    <w:rsid w:val="00183B85"/>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0EE"/>
    <w:rsid w:val="00196B90"/>
    <w:rsid w:val="00196D9F"/>
    <w:rsid w:val="00196DE8"/>
    <w:rsid w:val="00196FF4"/>
    <w:rsid w:val="00197236"/>
    <w:rsid w:val="0019734F"/>
    <w:rsid w:val="00197867"/>
    <w:rsid w:val="00197FCA"/>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B9"/>
    <w:rsid w:val="001A39E3"/>
    <w:rsid w:val="001A3BBA"/>
    <w:rsid w:val="001A3F0F"/>
    <w:rsid w:val="001A3FA5"/>
    <w:rsid w:val="001A4EDF"/>
    <w:rsid w:val="001A5308"/>
    <w:rsid w:val="001A6164"/>
    <w:rsid w:val="001A61A0"/>
    <w:rsid w:val="001A6362"/>
    <w:rsid w:val="001A6973"/>
    <w:rsid w:val="001A6AFE"/>
    <w:rsid w:val="001A6E27"/>
    <w:rsid w:val="001A706D"/>
    <w:rsid w:val="001A71EB"/>
    <w:rsid w:val="001A72EE"/>
    <w:rsid w:val="001A741B"/>
    <w:rsid w:val="001A7826"/>
    <w:rsid w:val="001A7833"/>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5AC"/>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794"/>
    <w:rsid w:val="001C6E4C"/>
    <w:rsid w:val="001C7426"/>
    <w:rsid w:val="001C786A"/>
    <w:rsid w:val="001C7F47"/>
    <w:rsid w:val="001D006C"/>
    <w:rsid w:val="001D056C"/>
    <w:rsid w:val="001D0578"/>
    <w:rsid w:val="001D0593"/>
    <w:rsid w:val="001D1075"/>
    <w:rsid w:val="001D1258"/>
    <w:rsid w:val="001D1307"/>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8E"/>
    <w:rsid w:val="001F45E8"/>
    <w:rsid w:val="001F4E57"/>
    <w:rsid w:val="001F4E7F"/>
    <w:rsid w:val="001F53A2"/>
    <w:rsid w:val="001F5C95"/>
    <w:rsid w:val="001F5C9E"/>
    <w:rsid w:val="001F5E73"/>
    <w:rsid w:val="001F5ED8"/>
    <w:rsid w:val="001F5F10"/>
    <w:rsid w:val="001F644E"/>
    <w:rsid w:val="001F68ED"/>
    <w:rsid w:val="001F6E45"/>
    <w:rsid w:val="001F7317"/>
    <w:rsid w:val="001F74EC"/>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2BB"/>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6EC"/>
    <w:rsid w:val="00214DC4"/>
    <w:rsid w:val="00214E0D"/>
    <w:rsid w:val="0021512E"/>
    <w:rsid w:val="00215490"/>
    <w:rsid w:val="0021586D"/>
    <w:rsid w:val="00215D76"/>
    <w:rsid w:val="002162EA"/>
    <w:rsid w:val="002165F9"/>
    <w:rsid w:val="00216685"/>
    <w:rsid w:val="0021698D"/>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2A4"/>
    <w:rsid w:val="002226C7"/>
    <w:rsid w:val="00222AB8"/>
    <w:rsid w:val="00222B25"/>
    <w:rsid w:val="00222FE7"/>
    <w:rsid w:val="002237AC"/>
    <w:rsid w:val="00223833"/>
    <w:rsid w:val="00223ACD"/>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882"/>
    <w:rsid w:val="00241C7B"/>
    <w:rsid w:val="00241D6D"/>
    <w:rsid w:val="002421F2"/>
    <w:rsid w:val="0024284B"/>
    <w:rsid w:val="0024286B"/>
    <w:rsid w:val="00242B2A"/>
    <w:rsid w:val="00242CAE"/>
    <w:rsid w:val="00243457"/>
    <w:rsid w:val="002436BB"/>
    <w:rsid w:val="00243ACD"/>
    <w:rsid w:val="002440D5"/>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429A"/>
    <w:rsid w:val="002556B7"/>
    <w:rsid w:val="00256518"/>
    <w:rsid w:val="00256AC0"/>
    <w:rsid w:val="00256B22"/>
    <w:rsid w:val="00256B4F"/>
    <w:rsid w:val="00256C7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6111"/>
    <w:rsid w:val="00266210"/>
    <w:rsid w:val="002664FA"/>
    <w:rsid w:val="00266867"/>
    <w:rsid w:val="0026716C"/>
    <w:rsid w:val="00267F17"/>
    <w:rsid w:val="002706CC"/>
    <w:rsid w:val="002708DA"/>
    <w:rsid w:val="00270C11"/>
    <w:rsid w:val="00270C63"/>
    <w:rsid w:val="00270C98"/>
    <w:rsid w:val="00270CF1"/>
    <w:rsid w:val="00270D64"/>
    <w:rsid w:val="00270E57"/>
    <w:rsid w:val="00270E80"/>
    <w:rsid w:val="00270EA3"/>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825"/>
    <w:rsid w:val="00286B84"/>
    <w:rsid w:val="00286F76"/>
    <w:rsid w:val="00287376"/>
    <w:rsid w:val="0028741E"/>
    <w:rsid w:val="002877DE"/>
    <w:rsid w:val="00287821"/>
    <w:rsid w:val="00287C28"/>
    <w:rsid w:val="00287C39"/>
    <w:rsid w:val="00290254"/>
    <w:rsid w:val="00290C83"/>
    <w:rsid w:val="0029130D"/>
    <w:rsid w:val="0029138A"/>
    <w:rsid w:val="0029142E"/>
    <w:rsid w:val="002915DA"/>
    <w:rsid w:val="0029178F"/>
    <w:rsid w:val="002918B5"/>
    <w:rsid w:val="00291C45"/>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9A0"/>
    <w:rsid w:val="002A3AFD"/>
    <w:rsid w:val="002A3B12"/>
    <w:rsid w:val="002A4102"/>
    <w:rsid w:val="002A4918"/>
    <w:rsid w:val="002A4B7D"/>
    <w:rsid w:val="002A4E20"/>
    <w:rsid w:val="002A523D"/>
    <w:rsid w:val="002A535F"/>
    <w:rsid w:val="002A58A5"/>
    <w:rsid w:val="002A5FC1"/>
    <w:rsid w:val="002A62F8"/>
    <w:rsid w:val="002A6328"/>
    <w:rsid w:val="002A6BBC"/>
    <w:rsid w:val="002A6D99"/>
    <w:rsid w:val="002A6EF8"/>
    <w:rsid w:val="002A732C"/>
    <w:rsid w:val="002A7A6A"/>
    <w:rsid w:val="002A7AB4"/>
    <w:rsid w:val="002B07BF"/>
    <w:rsid w:val="002B0805"/>
    <w:rsid w:val="002B0960"/>
    <w:rsid w:val="002B0C99"/>
    <w:rsid w:val="002B10F9"/>
    <w:rsid w:val="002B12C7"/>
    <w:rsid w:val="002B1AFA"/>
    <w:rsid w:val="002B1FB0"/>
    <w:rsid w:val="002B21D6"/>
    <w:rsid w:val="002B2C92"/>
    <w:rsid w:val="002B3081"/>
    <w:rsid w:val="002B318B"/>
    <w:rsid w:val="002B32BC"/>
    <w:rsid w:val="002B340B"/>
    <w:rsid w:val="002B34AE"/>
    <w:rsid w:val="002B3D90"/>
    <w:rsid w:val="002B42C0"/>
    <w:rsid w:val="002B453B"/>
    <w:rsid w:val="002B4C39"/>
    <w:rsid w:val="002B601A"/>
    <w:rsid w:val="002B61F1"/>
    <w:rsid w:val="002B64FE"/>
    <w:rsid w:val="002B694E"/>
    <w:rsid w:val="002B6C75"/>
    <w:rsid w:val="002B6D31"/>
    <w:rsid w:val="002B70A2"/>
    <w:rsid w:val="002B71B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AF6"/>
    <w:rsid w:val="002C5533"/>
    <w:rsid w:val="002C5620"/>
    <w:rsid w:val="002C5A6B"/>
    <w:rsid w:val="002C61E0"/>
    <w:rsid w:val="002C640C"/>
    <w:rsid w:val="002C6D3C"/>
    <w:rsid w:val="002C75EB"/>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A54"/>
    <w:rsid w:val="002D4E37"/>
    <w:rsid w:val="002D512A"/>
    <w:rsid w:val="002D52E0"/>
    <w:rsid w:val="002D5DEA"/>
    <w:rsid w:val="002D6127"/>
    <w:rsid w:val="002D61BE"/>
    <w:rsid w:val="002D61F0"/>
    <w:rsid w:val="002D6624"/>
    <w:rsid w:val="002D7235"/>
    <w:rsid w:val="002D76E8"/>
    <w:rsid w:val="002E0869"/>
    <w:rsid w:val="002E0E15"/>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1CE"/>
    <w:rsid w:val="002E6809"/>
    <w:rsid w:val="002E735D"/>
    <w:rsid w:val="002F0045"/>
    <w:rsid w:val="002F00F0"/>
    <w:rsid w:val="002F025B"/>
    <w:rsid w:val="002F0684"/>
    <w:rsid w:val="002F09C0"/>
    <w:rsid w:val="002F0ADB"/>
    <w:rsid w:val="002F0E34"/>
    <w:rsid w:val="002F1D0C"/>
    <w:rsid w:val="002F29B5"/>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3B4C"/>
    <w:rsid w:val="00304075"/>
    <w:rsid w:val="00304556"/>
    <w:rsid w:val="003048C8"/>
    <w:rsid w:val="00304AC5"/>
    <w:rsid w:val="00304C9E"/>
    <w:rsid w:val="00305B82"/>
    <w:rsid w:val="00305B97"/>
    <w:rsid w:val="003065FB"/>
    <w:rsid w:val="00306732"/>
    <w:rsid w:val="00306A32"/>
    <w:rsid w:val="00306ED2"/>
    <w:rsid w:val="00306F89"/>
    <w:rsid w:val="0030702A"/>
    <w:rsid w:val="0030749E"/>
    <w:rsid w:val="00307B27"/>
    <w:rsid w:val="00307F28"/>
    <w:rsid w:val="003101DC"/>
    <w:rsid w:val="0031049F"/>
    <w:rsid w:val="00310912"/>
    <w:rsid w:val="00310CC6"/>
    <w:rsid w:val="00310F30"/>
    <w:rsid w:val="00311037"/>
    <w:rsid w:val="00311642"/>
    <w:rsid w:val="00311761"/>
    <w:rsid w:val="00311941"/>
    <w:rsid w:val="00312709"/>
    <w:rsid w:val="00313765"/>
    <w:rsid w:val="003137A0"/>
    <w:rsid w:val="00313BC1"/>
    <w:rsid w:val="00313C4F"/>
    <w:rsid w:val="003141C2"/>
    <w:rsid w:val="003147A8"/>
    <w:rsid w:val="00314CBB"/>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521"/>
    <w:rsid w:val="00323FAD"/>
    <w:rsid w:val="00324089"/>
    <w:rsid w:val="00324701"/>
    <w:rsid w:val="00324811"/>
    <w:rsid w:val="0032489D"/>
    <w:rsid w:val="003249F8"/>
    <w:rsid w:val="0032556B"/>
    <w:rsid w:val="00325879"/>
    <w:rsid w:val="0032651E"/>
    <w:rsid w:val="0032670C"/>
    <w:rsid w:val="003267A6"/>
    <w:rsid w:val="003270C4"/>
    <w:rsid w:val="003271E3"/>
    <w:rsid w:val="003272D0"/>
    <w:rsid w:val="003273DE"/>
    <w:rsid w:val="003278C7"/>
    <w:rsid w:val="0032793B"/>
    <w:rsid w:val="00327AEA"/>
    <w:rsid w:val="00327D99"/>
    <w:rsid w:val="00327FA5"/>
    <w:rsid w:val="003308C4"/>
    <w:rsid w:val="00330B84"/>
    <w:rsid w:val="00330C30"/>
    <w:rsid w:val="00330DE8"/>
    <w:rsid w:val="00331AAF"/>
    <w:rsid w:val="00332123"/>
    <w:rsid w:val="003321C3"/>
    <w:rsid w:val="00332962"/>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B29"/>
    <w:rsid w:val="00337C71"/>
    <w:rsid w:val="003406B1"/>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745C"/>
    <w:rsid w:val="003474CD"/>
    <w:rsid w:val="0034797D"/>
    <w:rsid w:val="003479B6"/>
    <w:rsid w:val="0035025F"/>
    <w:rsid w:val="0035041A"/>
    <w:rsid w:val="003505AD"/>
    <w:rsid w:val="00350631"/>
    <w:rsid w:val="00350DCE"/>
    <w:rsid w:val="00350EE7"/>
    <w:rsid w:val="003510F6"/>
    <w:rsid w:val="003513CC"/>
    <w:rsid w:val="00351439"/>
    <w:rsid w:val="0035180B"/>
    <w:rsid w:val="00351C98"/>
    <w:rsid w:val="0035216E"/>
    <w:rsid w:val="00352759"/>
    <w:rsid w:val="00352828"/>
    <w:rsid w:val="00352940"/>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686"/>
    <w:rsid w:val="00365023"/>
    <w:rsid w:val="00365644"/>
    <w:rsid w:val="0036590C"/>
    <w:rsid w:val="003663A7"/>
    <w:rsid w:val="003665C5"/>
    <w:rsid w:val="00366B3A"/>
    <w:rsid w:val="00370285"/>
    <w:rsid w:val="003704EE"/>
    <w:rsid w:val="00370880"/>
    <w:rsid w:val="00370D58"/>
    <w:rsid w:val="00370EFD"/>
    <w:rsid w:val="00371137"/>
    <w:rsid w:val="003711A0"/>
    <w:rsid w:val="003711C5"/>
    <w:rsid w:val="003711FF"/>
    <w:rsid w:val="00371618"/>
    <w:rsid w:val="003719F5"/>
    <w:rsid w:val="00371CFD"/>
    <w:rsid w:val="00372019"/>
    <w:rsid w:val="00372029"/>
    <w:rsid w:val="00372065"/>
    <w:rsid w:val="003724A1"/>
    <w:rsid w:val="003725B5"/>
    <w:rsid w:val="00372A6B"/>
    <w:rsid w:val="00372A8C"/>
    <w:rsid w:val="00372C12"/>
    <w:rsid w:val="00373024"/>
    <w:rsid w:val="00373302"/>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5B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6F79"/>
    <w:rsid w:val="0038702D"/>
    <w:rsid w:val="003870BC"/>
    <w:rsid w:val="0038732E"/>
    <w:rsid w:val="003875A7"/>
    <w:rsid w:val="00387675"/>
    <w:rsid w:val="00387771"/>
    <w:rsid w:val="0038780F"/>
    <w:rsid w:val="00387866"/>
    <w:rsid w:val="003878CE"/>
    <w:rsid w:val="00387B2B"/>
    <w:rsid w:val="00390449"/>
    <w:rsid w:val="003904B1"/>
    <w:rsid w:val="003907D2"/>
    <w:rsid w:val="00390C56"/>
    <w:rsid w:val="00391097"/>
    <w:rsid w:val="0039122C"/>
    <w:rsid w:val="0039124D"/>
    <w:rsid w:val="00391A92"/>
    <w:rsid w:val="00391C99"/>
    <w:rsid w:val="003926BE"/>
    <w:rsid w:val="003929BE"/>
    <w:rsid w:val="00392A1F"/>
    <w:rsid w:val="00392DB8"/>
    <w:rsid w:val="003938C9"/>
    <w:rsid w:val="00393A68"/>
    <w:rsid w:val="00393B78"/>
    <w:rsid w:val="00393E66"/>
    <w:rsid w:val="003946B1"/>
    <w:rsid w:val="00394775"/>
    <w:rsid w:val="00394948"/>
    <w:rsid w:val="00394B44"/>
    <w:rsid w:val="00394D6C"/>
    <w:rsid w:val="0039502C"/>
    <w:rsid w:val="0039511F"/>
    <w:rsid w:val="003956FE"/>
    <w:rsid w:val="003958F1"/>
    <w:rsid w:val="0039598F"/>
    <w:rsid w:val="0039610F"/>
    <w:rsid w:val="0039611A"/>
    <w:rsid w:val="003962EC"/>
    <w:rsid w:val="003965AE"/>
    <w:rsid w:val="0039665F"/>
    <w:rsid w:val="00396BBB"/>
    <w:rsid w:val="0039723F"/>
    <w:rsid w:val="00397292"/>
    <w:rsid w:val="003976DD"/>
    <w:rsid w:val="003978B8"/>
    <w:rsid w:val="00397AD4"/>
    <w:rsid w:val="00397C89"/>
    <w:rsid w:val="00397EEE"/>
    <w:rsid w:val="003A0311"/>
    <w:rsid w:val="003A0533"/>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B51"/>
    <w:rsid w:val="003A2D39"/>
    <w:rsid w:val="003A2FE7"/>
    <w:rsid w:val="003A349E"/>
    <w:rsid w:val="003A37EE"/>
    <w:rsid w:val="003A38AC"/>
    <w:rsid w:val="003A42BB"/>
    <w:rsid w:val="003A44AA"/>
    <w:rsid w:val="003A45FB"/>
    <w:rsid w:val="003A48FC"/>
    <w:rsid w:val="003A4E82"/>
    <w:rsid w:val="003A523B"/>
    <w:rsid w:val="003A569C"/>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0DE"/>
    <w:rsid w:val="003B5269"/>
    <w:rsid w:val="003B570F"/>
    <w:rsid w:val="003B5907"/>
    <w:rsid w:val="003B5B57"/>
    <w:rsid w:val="003B5B7E"/>
    <w:rsid w:val="003B5BCB"/>
    <w:rsid w:val="003B5E30"/>
    <w:rsid w:val="003B6E8F"/>
    <w:rsid w:val="003B6FC3"/>
    <w:rsid w:val="003B6FCB"/>
    <w:rsid w:val="003B7020"/>
    <w:rsid w:val="003B7294"/>
    <w:rsid w:val="003B76FE"/>
    <w:rsid w:val="003C009A"/>
    <w:rsid w:val="003C07D7"/>
    <w:rsid w:val="003C0985"/>
    <w:rsid w:val="003C10B8"/>
    <w:rsid w:val="003C2C9D"/>
    <w:rsid w:val="003C3291"/>
    <w:rsid w:val="003C3853"/>
    <w:rsid w:val="003C3A33"/>
    <w:rsid w:val="003C3B73"/>
    <w:rsid w:val="003C3D6E"/>
    <w:rsid w:val="003C3F8B"/>
    <w:rsid w:val="003C4213"/>
    <w:rsid w:val="003C4250"/>
    <w:rsid w:val="003C44DB"/>
    <w:rsid w:val="003C4F25"/>
    <w:rsid w:val="003C64CD"/>
    <w:rsid w:val="003C6580"/>
    <w:rsid w:val="003C6CCB"/>
    <w:rsid w:val="003C6DA9"/>
    <w:rsid w:val="003C6DAB"/>
    <w:rsid w:val="003C7855"/>
    <w:rsid w:val="003D0240"/>
    <w:rsid w:val="003D06A7"/>
    <w:rsid w:val="003D0868"/>
    <w:rsid w:val="003D09DA"/>
    <w:rsid w:val="003D0D75"/>
    <w:rsid w:val="003D1086"/>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4593"/>
    <w:rsid w:val="003F4933"/>
    <w:rsid w:val="003F4977"/>
    <w:rsid w:val="003F4A21"/>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7C6"/>
    <w:rsid w:val="004021B5"/>
    <w:rsid w:val="00402238"/>
    <w:rsid w:val="004024AB"/>
    <w:rsid w:val="00402DC4"/>
    <w:rsid w:val="00402F2C"/>
    <w:rsid w:val="0040303D"/>
    <w:rsid w:val="0040361F"/>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697"/>
    <w:rsid w:val="00413369"/>
    <w:rsid w:val="004145AE"/>
    <w:rsid w:val="004147F4"/>
    <w:rsid w:val="00414993"/>
    <w:rsid w:val="00414A88"/>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1B0E"/>
    <w:rsid w:val="004222BF"/>
    <w:rsid w:val="00422442"/>
    <w:rsid w:val="00422A01"/>
    <w:rsid w:val="00422D62"/>
    <w:rsid w:val="00422DB5"/>
    <w:rsid w:val="00423001"/>
    <w:rsid w:val="004232D4"/>
    <w:rsid w:val="00423326"/>
    <w:rsid w:val="004241DA"/>
    <w:rsid w:val="00424844"/>
    <w:rsid w:val="004251F8"/>
    <w:rsid w:val="004253B1"/>
    <w:rsid w:val="00425C08"/>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B3F"/>
    <w:rsid w:val="00470E20"/>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2E6"/>
    <w:rsid w:val="004774C5"/>
    <w:rsid w:val="004775ED"/>
    <w:rsid w:val="004778C0"/>
    <w:rsid w:val="00477B60"/>
    <w:rsid w:val="00477ED7"/>
    <w:rsid w:val="00480B03"/>
    <w:rsid w:val="00480C70"/>
    <w:rsid w:val="00480CC5"/>
    <w:rsid w:val="00480D0E"/>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1E9"/>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18D2"/>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313"/>
    <w:rsid w:val="004B152B"/>
    <w:rsid w:val="004B169E"/>
    <w:rsid w:val="004B19BB"/>
    <w:rsid w:val="004B1C42"/>
    <w:rsid w:val="004B1E8F"/>
    <w:rsid w:val="004B24DB"/>
    <w:rsid w:val="004B269E"/>
    <w:rsid w:val="004B2700"/>
    <w:rsid w:val="004B2B31"/>
    <w:rsid w:val="004B2C33"/>
    <w:rsid w:val="004B2CDB"/>
    <w:rsid w:val="004B2DE8"/>
    <w:rsid w:val="004B2F6E"/>
    <w:rsid w:val="004B3771"/>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5BA"/>
    <w:rsid w:val="004D678B"/>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34B6"/>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2C"/>
    <w:rsid w:val="004E6A09"/>
    <w:rsid w:val="004E6CEA"/>
    <w:rsid w:val="004E6F18"/>
    <w:rsid w:val="004E717A"/>
    <w:rsid w:val="004E76A5"/>
    <w:rsid w:val="004E7B7F"/>
    <w:rsid w:val="004E7C85"/>
    <w:rsid w:val="004E7EFC"/>
    <w:rsid w:val="004F01B4"/>
    <w:rsid w:val="004F020A"/>
    <w:rsid w:val="004F08AC"/>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AFE"/>
    <w:rsid w:val="004F6F20"/>
    <w:rsid w:val="004F735F"/>
    <w:rsid w:val="004F7373"/>
    <w:rsid w:val="004F73A5"/>
    <w:rsid w:val="004F76A6"/>
    <w:rsid w:val="004F7BC7"/>
    <w:rsid w:val="004F7C51"/>
    <w:rsid w:val="004F7F1A"/>
    <w:rsid w:val="0050028A"/>
    <w:rsid w:val="0050031C"/>
    <w:rsid w:val="005004F7"/>
    <w:rsid w:val="00500798"/>
    <w:rsid w:val="005007E7"/>
    <w:rsid w:val="00500A59"/>
    <w:rsid w:val="00501099"/>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2E9"/>
    <w:rsid w:val="00511599"/>
    <w:rsid w:val="005115E8"/>
    <w:rsid w:val="00511741"/>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899"/>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348B"/>
    <w:rsid w:val="005436D7"/>
    <w:rsid w:val="00543703"/>
    <w:rsid w:val="00543A06"/>
    <w:rsid w:val="00543A66"/>
    <w:rsid w:val="00543A83"/>
    <w:rsid w:val="00543FA3"/>
    <w:rsid w:val="00544035"/>
    <w:rsid w:val="005441C4"/>
    <w:rsid w:val="00544899"/>
    <w:rsid w:val="005450A0"/>
    <w:rsid w:val="005452C0"/>
    <w:rsid w:val="0054556F"/>
    <w:rsid w:val="005456AD"/>
    <w:rsid w:val="00545C3D"/>
    <w:rsid w:val="00545E6A"/>
    <w:rsid w:val="00546310"/>
    <w:rsid w:val="00546738"/>
    <w:rsid w:val="005467D6"/>
    <w:rsid w:val="00546942"/>
    <w:rsid w:val="00546D63"/>
    <w:rsid w:val="005471A3"/>
    <w:rsid w:val="00547D25"/>
    <w:rsid w:val="00547D9B"/>
    <w:rsid w:val="00547F14"/>
    <w:rsid w:val="0055053A"/>
    <w:rsid w:val="0055088A"/>
    <w:rsid w:val="00550C6E"/>
    <w:rsid w:val="00550D6F"/>
    <w:rsid w:val="005511B1"/>
    <w:rsid w:val="00551248"/>
    <w:rsid w:val="00551593"/>
    <w:rsid w:val="005516BE"/>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8C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AC8"/>
    <w:rsid w:val="005852AA"/>
    <w:rsid w:val="00585867"/>
    <w:rsid w:val="00585C3A"/>
    <w:rsid w:val="00586013"/>
    <w:rsid w:val="0058628A"/>
    <w:rsid w:val="0058680B"/>
    <w:rsid w:val="00586B34"/>
    <w:rsid w:val="00587117"/>
    <w:rsid w:val="00587147"/>
    <w:rsid w:val="0058759B"/>
    <w:rsid w:val="0058764D"/>
    <w:rsid w:val="0058767A"/>
    <w:rsid w:val="005909AD"/>
    <w:rsid w:val="00590BF6"/>
    <w:rsid w:val="00590D0A"/>
    <w:rsid w:val="00591B9C"/>
    <w:rsid w:val="00591C29"/>
    <w:rsid w:val="00591C44"/>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6E3F"/>
    <w:rsid w:val="0059715B"/>
    <w:rsid w:val="0059749C"/>
    <w:rsid w:val="00597605"/>
    <w:rsid w:val="005978AF"/>
    <w:rsid w:val="00597A36"/>
    <w:rsid w:val="00597DF6"/>
    <w:rsid w:val="005A021B"/>
    <w:rsid w:val="005A0274"/>
    <w:rsid w:val="005A049F"/>
    <w:rsid w:val="005A05C6"/>
    <w:rsid w:val="005A0753"/>
    <w:rsid w:val="005A0854"/>
    <w:rsid w:val="005A0CB6"/>
    <w:rsid w:val="005A0E88"/>
    <w:rsid w:val="005A0EFD"/>
    <w:rsid w:val="005A0F08"/>
    <w:rsid w:val="005A1242"/>
    <w:rsid w:val="005A14AD"/>
    <w:rsid w:val="005A18F9"/>
    <w:rsid w:val="005A1AA7"/>
    <w:rsid w:val="005A1BAF"/>
    <w:rsid w:val="005A1C03"/>
    <w:rsid w:val="005A1CC6"/>
    <w:rsid w:val="005A2229"/>
    <w:rsid w:val="005A23BE"/>
    <w:rsid w:val="005A2459"/>
    <w:rsid w:val="005A320D"/>
    <w:rsid w:val="005A36E3"/>
    <w:rsid w:val="005A3A31"/>
    <w:rsid w:val="005A3A8E"/>
    <w:rsid w:val="005A3EBE"/>
    <w:rsid w:val="005A416C"/>
    <w:rsid w:val="005A463B"/>
    <w:rsid w:val="005A588D"/>
    <w:rsid w:val="005A59CF"/>
    <w:rsid w:val="005A5B93"/>
    <w:rsid w:val="005A6223"/>
    <w:rsid w:val="005A64B5"/>
    <w:rsid w:val="005A6A3A"/>
    <w:rsid w:val="005A6C08"/>
    <w:rsid w:val="005A6E87"/>
    <w:rsid w:val="005A71D7"/>
    <w:rsid w:val="005A7F72"/>
    <w:rsid w:val="005B0A7D"/>
    <w:rsid w:val="005B0F18"/>
    <w:rsid w:val="005B1197"/>
    <w:rsid w:val="005B16CC"/>
    <w:rsid w:val="005B18BB"/>
    <w:rsid w:val="005B19F4"/>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824"/>
    <w:rsid w:val="005B7A4C"/>
    <w:rsid w:val="005B7A5C"/>
    <w:rsid w:val="005C001C"/>
    <w:rsid w:val="005C0160"/>
    <w:rsid w:val="005C01BD"/>
    <w:rsid w:val="005C04A5"/>
    <w:rsid w:val="005C0625"/>
    <w:rsid w:val="005C0904"/>
    <w:rsid w:val="005C09BF"/>
    <w:rsid w:val="005C0D61"/>
    <w:rsid w:val="005C0DDE"/>
    <w:rsid w:val="005C1225"/>
    <w:rsid w:val="005C132F"/>
    <w:rsid w:val="005C1752"/>
    <w:rsid w:val="005C1BF2"/>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E46"/>
    <w:rsid w:val="005D609E"/>
    <w:rsid w:val="005D64A5"/>
    <w:rsid w:val="005D6929"/>
    <w:rsid w:val="005D6B30"/>
    <w:rsid w:val="005D6E1C"/>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4ED"/>
    <w:rsid w:val="005E66F1"/>
    <w:rsid w:val="005E6AFB"/>
    <w:rsid w:val="005E7698"/>
    <w:rsid w:val="005E7849"/>
    <w:rsid w:val="005E7A8C"/>
    <w:rsid w:val="005F06FA"/>
    <w:rsid w:val="005F06FD"/>
    <w:rsid w:val="005F0B4C"/>
    <w:rsid w:val="005F0B53"/>
    <w:rsid w:val="005F0C46"/>
    <w:rsid w:val="005F1FE4"/>
    <w:rsid w:val="005F2528"/>
    <w:rsid w:val="005F369B"/>
    <w:rsid w:val="005F37C4"/>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354"/>
    <w:rsid w:val="0060254B"/>
    <w:rsid w:val="0060268D"/>
    <w:rsid w:val="006027D5"/>
    <w:rsid w:val="00602AAD"/>
    <w:rsid w:val="00603051"/>
    <w:rsid w:val="0060305B"/>
    <w:rsid w:val="00603141"/>
    <w:rsid w:val="006038DE"/>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C82"/>
    <w:rsid w:val="006125DB"/>
    <w:rsid w:val="00612C73"/>
    <w:rsid w:val="00612E96"/>
    <w:rsid w:val="0061306C"/>
    <w:rsid w:val="006133A2"/>
    <w:rsid w:val="0061343D"/>
    <w:rsid w:val="006134CE"/>
    <w:rsid w:val="006135EA"/>
    <w:rsid w:val="006138D8"/>
    <w:rsid w:val="00613922"/>
    <w:rsid w:val="00613A55"/>
    <w:rsid w:val="00613ED5"/>
    <w:rsid w:val="00614016"/>
    <w:rsid w:val="00614064"/>
    <w:rsid w:val="006141D8"/>
    <w:rsid w:val="006144B0"/>
    <w:rsid w:val="006147CA"/>
    <w:rsid w:val="00614BDD"/>
    <w:rsid w:val="00614C2F"/>
    <w:rsid w:val="00614CB4"/>
    <w:rsid w:val="00614D1E"/>
    <w:rsid w:val="00614E35"/>
    <w:rsid w:val="0061513A"/>
    <w:rsid w:val="0061524B"/>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01"/>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3AD"/>
    <w:rsid w:val="00624C2C"/>
    <w:rsid w:val="00624C6E"/>
    <w:rsid w:val="00624FB3"/>
    <w:rsid w:val="00625B24"/>
    <w:rsid w:val="0062657C"/>
    <w:rsid w:val="00626AFD"/>
    <w:rsid w:val="00626C25"/>
    <w:rsid w:val="00626E64"/>
    <w:rsid w:val="0062721E"/>
    <w:rsid w:val="0062725A"/>
    <w:rsid w:val="0062776C"/>
    <w:rsid w:val="00627BA3"/>
    <w:rsid w:val="00627C39"/>
    <w:rsid w:val="00627E44"/>
    <w:rsid w:val="006300D7"/>
    <w:rsid w:val="00630333"/>
    <w:rsid w:val="006303F2"/>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F5"/>
    <w:rsid w:val="006353D0"/>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7A2"/>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BC5"/>
    <w:rsid w:val="00661C4E"/>
    <w:rsid w:val="00661CC2"/>
    <w:rsid w:val="00662166"/>
    <w:rsid w:val="006629A4"/>
    <w:rsid w:val="00662FA2"/>
    <w:rsid w:val="0066310A"/>
    <w:rsid w:val="006635DC"/>
    <w:rsid w:val="0066369A"/>
    <w:rsid w:val="00663908"/>
    <w:rsid w:val="00663DAB"/>
    <w:rsid w:val="00664678"/>
    <w:rsid w:val="006646F4"/>
    <w:rsid w:val="00664BD1"/>
    <w:rsid w:val="006651EB"/>
    <w:rsid w:val="00665229"/>
    <w:rsid w:val="00665316"/>
    <w:rsid w:val="006654E8"/>
    <w:rsid w:val="0066568F"/>
    <w:rsid w:val="00665CCE"/>
    <w:rsid w:val="00666E49"/>
    <w:rsid w:val="00667231"/>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49C"/>
    <w:rsid w:val="006767B8"/>
    <w:rsid w:val="00676B92"/>
    <w:rsid w:val="00677725"/>
    <w:rsid w:val="006777A2"/>
    <w:rsid w:val="0067791A"/>
    <w:rsid w:val="00677F10"/>
    <w:rsid w:val="006800D5"/>
    <w:rsid w:val="0068013A"/>
    <w:rsid w:val="00680A97"/>
    <w:rsid w:val="00680F30"/>
    <w:rsid w:val="00680F81"/>
    <w:rsid w:val="00681018"/>
    <w:rsid w:val="0068102D"/>
    <w:rsid w:val="00681254"/>
    <w:rsid w:val="00681307"/>
    <w:rsid w:val="00681CCB"/>
    <w:rsid w:val="006820C0"/>
    <w:rsid w:val="0068226B"/>
    <w:rsid w:val="00682E47"/>
    <w:rsid w:val="00682ED3"/>
    <w:rsid w:val="00682F5D"/>
    <w:rsid w:val="006834D7"/>
    <w:rsid w:val="00683D7F"/>
    <w:rsid w:val="00683E9E"/>
    <w:rsid w:val="00684258"/>
    <w:rsid w:val="006845C9"/>
    <w:rsid w:val="006853FF"/>
    <w:rsid w:val="00685725"/>
    <w:rsid w:val="00685834"/>
    <w:rsid w:val="006859F5"/>
    <w:rsid w:val="00685D3B"/>
    <w:rsid w:val="00685DB7"/>
    <w:rsid w:val="0068623E"/>
    <w:rsid w:val="00686366"/>
    <w:rsid w:val="0068653A"/>
    <w:rsid w:val="00686A14"/>
    <w:rsid w:val="00686FAD"/>
    <w:rsid w:val="0068721F"/>
    <w:rsid w:val="0068734D"/>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B"/>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20BD"/>
    <w:rsid w:val="006A2312"/>
    <w:rsid w:val="006A2347"/>
    <w:rsid w:val="006A24B3"/>
    <w:rsid w:val="006A296A"/>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CA3"/>
    <w:rsid w:val="006A5D5C"/>
    <w:rsid w:val="006A5E26"/>
    <w:rsid w:val="006A6B3F"/>
    <w:rsid w:val="006A6B69"/>
    <w:rsid w:val="006A6FA6"/>
    <w:rsid w:val="006A74C0"/>
    <w:rsid w:val="006A7574"/>
    <w:rsid w:val="006A79EE"/>
    <w:rsid w:val="006A7FEE"/>
    <w:rsid w:val="006B0489"/>
    <w:rsid w:val="006B05F5"/>
    <w:rsid w:val="006B065C"/>
    <w:rsid w:val="006B0A30"/>
    <w:rsid w:val="006B0EC7"/>
    <w:rsid w:val="006B1213"/>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5111"/>
    <w:rsid w:val="006B5458"/>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1B"/>
    <w:rsid w:val="006C566C"/>
    <w:rsid w:val="006C5707"/>
    <w:rsid w:val="006C57EC"/>
    <w:rsid w:val="006C5C20"/>
    <w:rsid w:val="006C5F91"/>
    <w:rsid w:val="006C5FF1"/>
    <w:rsid w:val="006C610A"/>
    <w:rsid w:val="006C6287"/>
    <w:rsid w:val="006C660F"/>
    <w:rsid w:val="006C677C"/>
    <w:rsid w:val="006C6E92"/>
    <w:rsid w:val="006C6FB5"/>
    <w:rsid w:val="006C75C9"/>
    <w:rsid w:val="006C7CAC"/>
    <w:rsid w:val="006C7FB9"/>
    <w:rsid w:val="006D0846"/>
    <w:rsid w:val="006D0C09"/>
    <w:rsid w:val="006D0CC0"/>
    <w:rsid w:val="006D0E5E"/>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469"/>
    <w:rsid w:val="006E176F"/>
    <w:rsid w:val="006E1C34"/>
    <w:rsid w:val="006E1E45"/>
    <w:rsid w:val="006E22CC"/>
    <w:rsid w:val="006E25F2"/>
    <w:rsid w:val="006E3D3A"/>
    <w:rsid w:val="006E43D6"/>
    <w:rsid w:val="006E4646"/>
    <w:rsid w:val="006E4B60"/>
    <w:rsid w:val="006E512D"/>
    <w:rsid w:val="006E5477"/>
    <w:rsid w:val="006E554E"/>
    <w:rsid w:val="006E5AFE"/>
    <w:rsid w:val="006E5C96"/>
    <w:rsid w:val="006E696A"/>
    <w:rsid w:val="006E6C33"/>
    <w:rsid w:val="006E6D01"/>
    <w:rsid w:val="006E6F03"/>
    <w:rsid w:val="006E71A8"/>
    <w:rsid w:val="006E7496"/>
    <w:rsid w:val="006E7883"/>
    <w:rsid w:val="006E7969"/>
    <w:rsid w:val="006E79C1"/>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89E"/>
    <w:rsid w:val="006F3B01"/>
    <w:rsid w:val="006F3C66"/>
    <w:rsid w:val="006F4189"/>
    <w:rsid w:val="006F468E"/>
    <w:rsid w:val="006F557B"/>
    <w:rsid w:val="006F5674"/>
    <w:rsid w:val="006F58F0"/>
    <w:rsid w:val="006F5B41"/>
    <w:rsid w:val="006F6689"/>
    <w:rsid w:val="006F6740"/>
    <w:rsid w:val="006F6FEA"/>
    <w:rsid w:val="006F70E1"/>
    <w:rsid w:val="006F7427"/>
    <w:rsid w:val="006F746D"/>
    <w:rsid w:val="006F7675"/>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066"/>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25D3"/>
    <w:rsid w:val="00732885"/>
    <w:rsid w:val="007335C5"/>
    <w:rsid w:val="00733858"/>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0D68"/>
    <w:rsid w:val="0074108B"/>
    <w:rsid w:val="00741434"/>
    <w:rsid w:val="007415B6"/>
    <w:rsid w:val="00741A56"/>
    <w:rsid w:val="00741D92"/>
    <w:rsid w:val="007420C9"/>
    <w:rsid w:val="00742695"/>
    <w:rsid w:val="00742963"/>
    <w:rsid w:val="00742A51"/>
    <w:rsid w:val="00743114"/>
    <w:rsid w:val="00743347"/>
    <w:rsid w:val="00743468"/>
    <w:rsid w:val="007436B1"/>
    <w:rsid w:val="007436D5"/>
    <w:rsid w:val="00743867"/>
    <w:rsid w:val="00744055"/>
    <w:rsid w:val="00744230"/>
    <w:rsid w:val="0074443A"/>
    <w:rsid w:val="0074475B"/>
    <w:rsid w:val="00744E4F"/>
    <w:rsid w:val="0074544C"/>
    <w:rsid w:val="0074576E"/>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5F"/>
    <w:rsid w:val="007613AF"/>
    <w:rsid w:val="0076145C"/>
    <w:rsid w:val="007619FB"/>
    <w:rsid w:val="00761A37"/>
    <w:rsid w:val="0076200C"/>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8B0"/>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B95"/>
    <w:rsid w:val="00770CEE"/>
    <w:rsid w:val="00771B7F"/>
    <w:rsid w:val="00771C91"/>
    <w:rsid w:val="007721AD"/>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7F"/>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9B2"/>
    <w:rsid w:val="00792AD3"/>
    <w:rsid w:val="00792BEC"/>
    <w:rsid w:val="00792ECC"/>
    <w:rsid w:val="00793774"/>
    <w:rsid w:val="00793901"/>
    <w:rsid w:val="007939C7"/>
    <w:rsid w:val="00793C67"/>
    <w:rsid w:val="00793F70"/>
    <w:rsid w:val="00794687"/>
    <w:rsid w:val="007947FB"/>
    <w:rsid w:val="00794BA8"/>
    <w:rsid w:val="00794DFE"/>
    <w:rsid w:val="007954AC"/>
    <w:rsid w:val="00795804"/>
    <w:rsid w:val="00795809"/>
    <w:rsid w:val="00795BA6"/>
    <w:rsid w:val="00795F7F"/>
    <w:rsid w:val="0079601B"/>
    <w:rsid w:val="007962E1"/>
    <w:rsid w:val="007969AC"/>
    <w:rsid w:val="00796B15"/>
    <w:rsid w:val="007972A8"/>
    <w:rsid w:val="00797DAA"/>
    <w:rsid w:val="00797FCF"/>
    <w:rsid w:val="007A0616"/>
    <w:rsid w:val="007A06E1"/>
    <w:rsid w:val="007A080E"/>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639"/>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3"/>
    <w:rsid w:val="007B353D"/>
    <w:rsid w:val="007B448A"/>
    <w:rsid w:val="007B44DC"/>
    <w:rsid w:val="007B4543"/>
    <w:rsid w:val="007B4937"/>
    <w:rsid w:val="007B4D3D"/>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63B"/>
    <w:rsid w:val="007D1B7C"/>
    <w:rsid w:val="007D214A"/>
    <w:rsid w:val="007D2452"/>
    <w:rsid w:val="007D357E"/>
    <w:rsid w:val="007D3889"/>
    <w:rsid w:val="007D39D7"/>
    <w:rsid w:val="007D4217"/>
    <w:rsid w:val="007D478D"/>
    <w:rsid w:val="007D4838"/>
    <w:rsid w:val="007D4956"/>
    <w:rsid w:val="007D4C50"/>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D7ADE"/>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39A"/>
    <w:rsid w:val="007F18C0"/>
    <w:rsid w:val="007F2258"/>
    <w:rsid w:val="007F2477"/>
    <w:rsid w:val="007F2DBB"/>
    <w:rsid w:val="007F2ED4"/>
    <w:rsid w:val="007F3960"/>
    <w:rsid w:val="007F3FB0"/>
    <w:rsid w:val="007F439D"/>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70F"/>
    <w:rsid w:val="00802FDA"/>
    <w:rsid w:val="00803160"/>
    <w:rsid w:val="008035A3"/>
    <w:rsid w:val="008036F8"/>
    <w:rsid w:val="00803863"/>
    <w:rsid w:val="00803905"/>
    <w:rsid w:val="0080391A"/>
    <w:rsid w:val="0080397E"/>
    <w:rsid w:val="00803E2E"/>
    <w:rsid w:val="00803FD6"/>
    <w:rsid w:val="008041E1"/>
    <w:rsid w:val="00804355"/>
    <w:rsid w:val="0080472E"/>
    <w:rsid w:val="00804867"/>
    <w:rsid w:val="00804B2F"/>
    <w:rsid w:val="008050E9"/>
    <w:rsid w:val="008053AD"/>
    <w:rsid w:val="008057B4"/>
    <w:rsid w:val="00805D11"/>
    <w:rsid w:val="0080656E"/>
    <w:rsid w:val="00806979"/>
    <w:rsid w:val="0080699F"/>
    <w:rsid w:val="00806A60"/>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8AD"/>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339"/>
    <w:rsid w:val="0082449E"/>
    <w:rsid w:val="00824645"/>
    <w:rsid w:val="008247A4"/>
    <w:rsid w:val="008249FF"/>
    <w:rsid w:val="008251EC"/>
    <w:rsid w:val="00825511"/>
    <w:rsid w:val="00825693"/>
    <w:rsid w:val="00825EEF"/>
    <w:rsid w:val="00826204"/>
    <w:rsid w:val="008263E0"/>
    <w:rsid w:val="0082659D"/>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2F9E"/>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0F18"/>
    <w:rsid w:val="00851B22"/>
    <w:rsid w:val="00851B91"/>
    <w:rsid w:val="00852338"/>
    <w:rsid w:val="0085297B"/>
    <w:rsid w:val="00852AA6"/>
    <w:rsid w:val="00853B42"/>
    <w:rsid w:val="00853C45"/>
    <w:rsid w:val="00854090"/>
    <w:rsid w:val="008540C8"/>
    <w:rsid w:val="00854983"/>
    <w:rsid w:val="00854A91"/>
    <w:rsid w:val="00854A9D"/>
    <w:rsid w:val="00854E0E"/>
    <w:rsid w:val="00856301"/>
    <w:rsid w:val="008563C6"/>
    <w:rsid w:val="0085653C"/>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D65"/>
    <w:rsid w:val="00861DA1"/>
    <w:rsid w:val="008620A4"/>
    <w:rsid w:val="008620C2"/>
    <w:rsid w:val="00862173"/>
    <w:rsid w:val="00862290"/>
    <w:rsid w:val="00862558"/>
    <w:rsid w:val="008626B0"/>
    <w:rsid w:val="00862988"/>
    <w:rsid w:val="00862A4E"/>
    <w:rsid w:val="00862BA2"/>
    <w:rsid w:val="00863096"/>
    <w:rsid w:val="00863479"/>
    <w:rsid w:val="00863965"/>
    <w:rsid w:val="00863AA0"/>
    <w:rsid w:val="008648E8"/>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12B"/>
    <w:rsid w:val="008742CE"/>
    <w:rsid w:val="00874E33"/>
    <w:rsid w:val="00874FAC"/>
    <w:rsid w:val="0087504C"/>
    <w:rsid w:val="00875755"/>
    <w:rsid w:val="00875905"/>
    <w:rsid w:val="00875F79"/>
    <w:rsid w:val="00875FBD"/>
    <w:rsid w:val="00876242"/>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ED6"/>
    <w:rsid w:val="00884101"/>
    <w:rsid w:val="00884255"/>
    <w:rsid w:val="0088425B"/>
    <w:rsid w:val="00884AD8"/>
    <w:rsid w:val="00884CDF"/>
    <w:rsid w:val="0088579F"/>
    <w:rsid w:val="00885881"/>
    <w:rsid w:val="00885D5D"/>
    <w:rsid w:val="00885EC9"/>
    <w:rsid w:val="00885F46"/>
    <w:rsid w:val="00885F7A"/>
    <w:rsid w:val="00886223"/>
    <w:rsid w:val="0088651F"/>
    <w:rsid w:val="00886DA7"/>
    <w:rsid w:val="0088704A"/>
    <w:rsid w:val="008876DF"/>
    <w:rsid w:val="00887771"/>
    <w:rsid w:val="008878C4"/>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04F3"/>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81"/>
    <w:rsid w:val="008B41EF"/>
    <w:rsid w:val="008B4230"/>
    <w:rsid w:val="008B447F"/>
    <w:rsid w:val="008B44A9"/>
    <w:rsid w:val="008B4A4A"/>
    <w:rsid w:val="008B4B0D"/>
    <w:rsid w:val="008B4B33"/>
    <w:rsid w:val="008B4B35"/>
    <w:rsid w:val="008B5110"/>
    <w:rsid w:val="008B5448"/>
    <w:rsid w:val="008B5577"/>
    <w:rsid w:val="008B60ED"/>
    <w:rsid w:val="008B66CB"/>
    <w:rsid w:val="008B6E5C"/>
    <w:rsid w:val="008B6EEA"/>
    <w:rsid w:val="008B7B36"/>
    <w:rsid w:val="008B7E07"/>
    <w:rsid w:val="008C0A0F"/>
    <w:rsid w:val="008C1161"/>
    <w:rsid w:val="008C1189"/>
    <w:rsid w:val="008C13E2"/>
    <w:rsid w:val="008C18DE"/>
    <w:rsid w:val="008C19D5"/>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E70"/>
    <w:rsid w:val="008D6F90"/>
    <w:rsid w:val="008D71E1"/>
    <w:rsid w:val="008D7554"/>
    <w:rsid w:val="008D7615"/>
    <w:rsid w:val="008D76A0"/>
    <w:rsid w:val="008D7787"/>
    <w:rsid w:val="008D7DEB"/>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1DBF"/>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F54"/>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16CC8"/>
    <w:rsid w:val="00917B17"/>
    <w:rsid w:val="00920471"/>
    <w:rsid w:val="0092078E"/>
    <w:rsid w:val="00920848"/>
    <w:rsid w:val="00920DBA"/>
    <w:rsid w:val="009216BF"/>
    <w:rsid w:val="009218D2"/>
    <w:rsid w:val="00921A44"/>
    <w:rsid w:val="00921A74"/>
    <w:rsid w:val="00921C9F"/>
    <w:rsid w:val="00921ED5"/>
    <w:rsid w:val="00921FA1"/>
    <w:rsid w:val="009225B6"/>
    <w:rsid w:val="00922B56"/>
    <w:rsid w:val="00923151"/>
    <w:rsid w:val="009235CF"/>
    <w:rsid w:val="00923821"/>
    <w:rsid w:val="00923E1A"/>
    <w:rsid w:val="00924108"/>
    <w:rsid w:val="0092507E"/>
    <w:rsid w:val="009250C2"/>
    <w:rsid w:val="00925267"/>
    <w:rsid w:val="00925836"/>
    <w:rsid w:val="00925AE6"/>
    <w:rsid w:val="00925B66"/>
    <w:rsid w:val="00925DD1"/>
    <w:rsid w:val="009260EC"/>
    <w:rsid w:val="00926264"/>
    <w:rsid w:val="00926595"/>
    <w:rsid w:val="0092698B"/>
    <w:rsid w:val="009269EB"/>
    <w:rsid w:val="00926DB9"/>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5CCF"/>
    <w:rsid w:val="009360F7"/>
    <w:rsid w:val="0093634D"/>
    <w:rsid w:val="00936D07"/>
    <w:rsid w:val="009370A6"/>
    <w:rsid w:val="009373AE"/>
    <w:rsid w:val="009373C5"/>
    <w:rsid w:val="00937AC7"/>
    <w:rsid w:val="00937D15"/>
    <w:rsid w:val="00937E0F"/>
    <w:rsid w:val="00940A5D"/>
    <w:rsid w:val="00940BCB"/>
    <w:rsid w:val="00940D85"/>
    <w:rsid w:val="00940DF4"/>
    <w:rsid w:val="00940FB5"/>
    <w:rsid w:val="00941259"/>
    <w:rsid w:val="0094148B"/>
    <w:rsid w:val="00941A1C"/>
    <w:rsid w:val="00941B06"/>
    <w:rsid w:val="00941B97"/>
    <w:rsid w:val="009421B3"/>
    <w:rsid w:val="00942BB8"/>
    <w:rsid w:val="00942E21"/>
    <w:rsid w:val="00942EF9"/>
    <w:rsid w:val="0094335F"/>
    <w:rsid w:val="009435B0"/>
    <w:rsid w:val="0094376F"/>
    <w:rsid w:val="00944202"/>
    <w:rsid w:val="00944335"/>
    <w:rsid w:val="0094484A"/>
    <w:rsid w:val="00944AF4"/>
    <w:rsid w:val="009455F7"/>
    <w:rsid w:val="00945A35"/>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EBD"/>
    <w:rsid w:val="00974FB0"/>
    <w:rsid w:val="009751BA"/>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E67"/>
    <w:rsid w:val="00983007"/>
    <w:rsid w:val="00983061"/>
    <w:rsid w:val="00983223"/>
    <w:rsid w:val="00983250"/>
    <w:rsid w:val="009838CE"/>
    <w:rsid w:val="00983AA9"/>
    <w:rsid w:val="00983B9C"/>
    <w:rsid w:val="00983BD1"/>
    <w:rsid w:val="00983C41"/>
    <w:rsid w:val="00984206"/>
    <w:rsid w:val="00984C8E"/>
    <w:rsid w:val="0098511E"/>
    <w:rsid w:val="00985133"/>
    <w:rsid w:val="0098541D"/>
    <w:rsid w:val="00985BA2"/>
    <w:rsid w:val="00985CA4"/>
    <w:rsid w:val="009867ED"/>
    <w:rsid w:val="00986956"/>
    <w:rsid w:val="00986B31"/>
    <w:rsid w:val="00986E6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24C"/>
    <w:rsid w:val="00993627"/>
    <w:rsid w:val="0099367D"/>
    <w:rsid w:val="009936F0"/>
    <w:rsid w:val="00993BFA"/>
    <w:rsid w:val="00994629"/>
    <w:rsid w:val="00994D59"/>
    <w:rsid w:val="009951AB"/>
    <w:rsid w:val="0099531F"/>
    <w:rsid w:val="00995360"/>
    <w:rsid w:val="009954AD"/>
    <w:rsid w:val="00995E94"/>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82B"/>
    <w:rsid w:val="009B2E47"/>
    <w:rsid w:val="009B3685"/>
    <w:rsid w:val="009B36C4"/>
    <w:rsid w:val="009B3745"/>
    <w:rsid w:val="009B3C79"/>
    <w:rsid w:val="009B3D47"/>
    <w:rsid w:val="009B4250"/>
    <w:rsid w:val="009B4821"/>
    <w:rsid w:val="009B4C1C"/>
    <w:rsid w:val="009B4C24"/>
    <w:rsid w:val="009B5821"/>
    <w:rsid w:val="009B69DC"/>
    <w:rsid w:val="009B70E9"/>
    <w:rsid w:val="009B727B"/>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305F"/>
    <w:rsid w:val="009C3D88"/>
    <w:rsid w:val="009C42A3"/>
    <w:rsid w:val="009C47B0"/>
    <w:rsid w:val="009C4826"/>
    <w:rsid w:val="009C4B76"/>
    <w:rsid w:val="009C5133"/>
    <w:rsid w:val="009C520B"/>
    <w:rsid w:val="009C5785"/>
    <w:rsid w:val="009C5874"/>
    <w:rsid w:val="009C6768"/>
    <w:rsid w:val="009C6894"/>
    <w:rsid w:val="009C6B3B"/>
    <w:rsid w:val="009C6B7B"/>
    <w:rsid w:val="009C6E93"/>
    <w:rsid w:val="009C73C4"/>
    <w:rsid w:val="009C79D3"/>
    <w:rsid w:val="009C7CE4"/>
    <w:rsid w:val="009C7F47"/>
    <w:rsid w:val="009D0361"/>
    <w:rsid w:val="009D0720"/>
    <w:rsid w:val="009D0C8D"/>
    <w:rsid w:val="009D1342"/>
    <w:rsid w:val="009D15EA"/>
    <w:rsid w:val="009D1B1A"/>
    <w:rsid w:val="009D1ED3"/>
    <w:rsid w:val="009D1F69"/>
    <w:rsid w:val="009D2118"/>
    <w:rsid w:val="009D22EA"/>
    <w:rsid w:val="009D2399"/>
    <w:rsid w:val="009D2453"/>
    <w:rsid w:val="009D2CDE"/>
    <w:rsid w:val="009D394E"/>
    <w:rsid w:val="009D422B"/>
    <w:rsid w:val="009D4303"/>
    <w:rsid w:val="009D478C"/>
    <w:rsid w:val="009D49A4"/>
    <w:rsid w:val="009D4A8E"/>
    <w:rsid w:val="009D4ADA"/>
    <w:rsid w:val="009D4DA3"/>
    <w:rsid w:val="009D4F83"/>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DD3"/>
    <w:rsid w:val="009E2EAE"/>
    <w:rsid w:val="009E2F97"/>
    <w:rsid w:val="009E3644"/>
    <w:rsid w:val="009E3790"/>
    <w:rsid w:val="009E3C31"/>
    <w:rsid w:val="009E457F"/>
    <w:rsid w:val="009E4FCC"/>
    <w:rsid w:val="009E5656"/>
    <w:rsid w:val="009E5AB4"/>
    <w:rsid w:val="009E641D"/>
    <w:rsid w:val="009E6A64"/>
    <w:rsid w:val="009E6BEF"/>
    <w:rsid w:val="009E6FBA"/>
    <w:rsid w:val="009E6FC8"/>
    <w:rsid w:val="009E7314"/>
    <w:rsid w:val="009E7789"/>
    <w:rsid w:val="009E7E9B"/>
    <w:rsid w:val="009F0258"/>
    <w:rsid w:val="009F02E1"/>
    <w:rsid w:val="009F056D"/>
    <w:rsid w:val="009F07FC"/>
    <w:rsid w:val="009F0992"/>
    <w:rsid w:val="009F0CD1"/>
    <w:rsid w:val="009F187B"/>
    <w:rsid w:val="009F1933"/>
    <w:rsid w:val="009F2332"/>
    <w:rsid w:val="009F2A94"/>
    <w:rsid w:val="009F2AAF"/>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1D85"/>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11B2"/>
    <w:rsid w:val="00A1141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366"/>
    <w:rsid w:val="00A23590"/>
    <w:rsid w:val="00A23919"/>
    <w:rsid w:val="00A23921"/>
    <w:rsid w:val="00A23B1B"/>
    <w:rsid w:val="00A23E0D"/>
    <w:rsid w:val="00A24002"/>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37"/>
    <w:rsid w:val="00A329BB"/>
    <w:rsid w:val="00A32C37"/>
    <w:rsid w:val="00A3331F"/>
    <w:rsid w:val="00A336E9"/>
    <w:rsid w:val="00A3393A"/>
    <w:rsid w:val="00A34685"/>
    <w:rsid w:val="00A34DA0"/>
    <w:rsid w:val="00A35A0B"/>
    <w:rsid w:val="00A35BD0"/>
    <w:rsid w:val="00A35F8D"/>
    <w:rsid w:val="00A362CB"/>
    <w:rsid w:val="00A37413"/>
    <w:rsid w:val="00A3747D"/>
    <w:rsid w:val="00A37A59"/>
    <w:rsid w:val="00A37DF5"/>
    <w:rsid w:val="00A37E05"/>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A27"/>
    <w:rsid w:val="00A52EDB"/>
    <w:rsid w:val="00A5317C"/>
    <w:rsid w:val="00A532E0"/>
    <w:rsid w:val="00A53F26"/>
    <w:rsid w:val="00A5459C"/>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96"/>
    <w:rsid w:val="00A60204"/>
    <w:rsid w:val="00A6065A"/>
    <w:rsid w:val="00A606AC"/>
    <w:rsid w:val="00A609BC"/>
    <w:rsid w:val="00A60B4F"/>
    <w:rsid w:val="00A60E20"/>
    <w:rsid w:val="00A60EBB"/>
    <w:rsid w:val="00A615A0"/>
    <w:rsid w:val="00A615AF"/>
    <w:rsid w:val="00A61828"/>
    <w:rsid w:val="00A6189D"/>
    <w:rsid w:val="00A619B5"/>
    <w:rsid w:val="00A61CE9"/>
    <w:rsid w:val="00A61E76"/>
    <w:rsid w:val="00A61F65"/>
    <w:rsid w:val="00A621F3"/>
    <w:rsid w:val="00A623EF"/>
    <w:rsid w:val="00A62454"/>
    <w:rsid w:val="00A627E0"/>
    <w:rsid w:val="00A62953"/>
    <w:rsid w:val="00A62BE9"/>
    <w:rsid w:val="00A63244"/>
    <w:rsid w:val="00A6367F"/>
    <w:rsid w:val="00A63872"/>
    <w:rsid w:val="00A63919"/>
    <w:rsid w:val="00A63A37"/>
    <w:rsid w:val="00A64196"/>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8E"/>
    <w:rsid w:val="00A67AC6"/>
    <w:rsid w:val="00A67AC9"/>
    <w:rsid w:val="00A70A35"/>
    <w:rsid w:val="00A70D82"/>
    <w:rsid w:val="00A7141F"/>
    <w:rsid w:val="00A71D6B"/>
    <w:rsid w:val="00A71F00"/>
    <w:rsid w:val="00A726A3"/>
    <w:rsid w:val="00A726DE"/>
    <w:rsid w:val="00A729E2"/>
    <w:rsid w:val="00A73242"/>
    <w:rsid w:val="00A73873"/>
    <w:rsid w:val="00A739AB"/>
    <w:rsid w:val="00A73D4C"/>
    <w:rsid w:val="00A744A2"/>
    <w:rsid w:val="00A74598"/>
    <w:rsid w:val="00A745D9"/>
    <w:rsid w:val="00A74E04"/>
    <w:rsid w:val="00A74F47"/>
    <w:rsid w:val="00A74F6C"/>
    <w:rsid w:val="00A75212"/>
    <w:rsid w:val="00A7538B"/>
    <w:rsid w:val="00A75920"/>
    <w:rsid w:val="00A75DDE"/>
    <w:rsid w:val="00A75DE7"/>
    <w:rsid w:val="00A7634B"/>
    <w:rsid w:val="00A764B9"/>
    <w:rsid w:val="00A76696"/>
    <w:rsid w:val="00A76A52"/>
    <w:rsid w:val="00A76BF2"/>
    <w:rsid w:val="00A76C50"/>
    <w:rsid w:val="00A7707F"/>
    <w:rsid w:val="00A770A5"/>
    <w:rsid w:val="00A7735F"/>
    <w:rsid w:val="00A806D6"/>
    <w:rsid w:val="00A80951"/>
    <w:rsid w:val="00A8135C"/>
    <w:rsid w:val="00A81633"/>
    <w:rsid w:val="00A81694"/>
    <w:rsid w:val="00A81D9B"/>
    <w:rsid w:val="00A8221B"/>
    <w:rsid w:val="00A82462"/>
    <w:rsid w:val="00A82508"/>
    <w:rsid w:val="00A82C1E"/>
    <w:rsid w:val="00A831F0"/>
    <w:rsid w:val="00A83309"/>
    <w:rsid w:val="00A839C8"/>
    <w:rsid w:val="00A83BF1"/>
    <w:rsid w:val="00A83CA0"/>
    <w:rsid w:val="00A84298"/>
    <w:rsid w:val="00A8434C"/>
    <w:rsid w:val="00A8436C"/>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6F5"/>
    <w:rsid w:val="00A91743"/>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5F5"/>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8FD"/>
    <w:rsid w:val="00AA1D12"/>
    <w:rsid w:val="00AA1EEC"/>
    <w:rsid w:val="00AA210C"/>
    <w:rsid w:val="00AA29F2"/>
    <w:rsid w:val="00AA2CD8"/>
    <w:rsid w:val="00AA30A2"/>
    <w:rsid w:val="00AA3BB9"/>
    <w:rsid w:val="00AA461D"/>
    <w:rsid w:val="00AA48AB"/>
    <w:rsid w:val="00AA4C09"/>
    <w:rsid w:val="00AA4F41"/>
    <w:rsid w:val="00AA5584"/>
    <w:rsid w:val="00AA576F"/>
    <w:rsid w:val="00AA6026"/>
    <w:rsid w:val="00AA6206"/>
    <w:rsid w:val="00AA630A"/>
    <w:rsid w:val="00AA6635"/>
    <w:rsid w:val="00AA69EF"/>
    <w:rsid w:val="00AA6DF3"/>
    <w:rsid w:val="00AA6F21"/>
    <w:rsid w:val="00AA6F9A"/>
    <w:rsid w:val="00AA723B"/>
    <w:rsid w:val="00AA7C4F"/>
    <w:rsid w:val="00AA7D16"/>
    <w:rsid w:val="00AB001C"/>
    <w:rsid w:val="00AB02C8"/>
    <w:rsid w:val="00AB04AF"/>
    <w:rsid w:val="00AB05BC"/>
    <w:rsid w:val="00AB06B8"/>
    <w:rsid w:val="00AB06E6"/>
    <w:rsid w:val="00AB0ADE"/>
    <w:rsid w:val="00AB0B26"/>
    <w:rsid w:val="00AB0B59"/>
    <w:rsid w:val="00AB0CA0"/>
    <w:rsid w:val="00AB102D"/>
    <w:rsid w:val="00AB15B5"/>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607B"/>
    <w:rsid w:val="00AB642C"/>
    <w:rsid w:val="00AB644A"/>
    <w:rsid w:val="00AB6458"/>
    <w:rsid w:val="00AB6CA0"/>
    <w:rsid w:val="00AB76D5"/>
    <w:rsid w:val="00AB7787"/>
    <w:rsid w:val="00AB78AC"/>
    <w:rsid w:val="00AB78E2"/>
    <w:rsid w:val="00AB7913"/>
    <w:rsid w:val="00AB7F47"/>
    <w:rsid w:val="00AC0169"/>
    <w:rsid w:val="00AC0CC3"/>
    <w:rsid w:val="00AC1281"/>
    <w:rsid w:val="00AC1554"/>
    <w:rsid w:val="00AC18D2"/>
    <w:rsid w:val="00AC21BA"/>
    <w:rsid w:val="00AC22C7"/>
    <w:rsid w:val="00AC2CD3"/>
    <w:rsid w:val="00AC2D4E"/>
    <w:rsid w:val="00AC3084"/>
    <w:rsid w:val="00AC32A6"/>
    <w:rsid w:val="00AC3431"/>
    <w:rsid w:val="00AC38E9"/>
    <w:rsid w:val="00AC45D6"/>
    <w:rsid w:val="00AC4D1B"/>
    <w:rsid w:val="00AC4D53"/>
    <w:rsid w:val="00AC4D9E"/>
    <w:rsid w:val="00AC4E2E"/>
    <w:rsid w:val="00AC4FC8"/>
    <w:rsid w:val="00AC5C2A"/>
    <w:rsid w:val="00AC61B3"/>
    <w:rsid w:val="00AC63F4"/>
    <w:rsid w:val="00AC6786"/>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597"/>
    <w:rsid w:val="00AD48DD"/>
    <w:rsid w:val="00AD48F9"/>
    <w:rsid w:val="00AD4C34"/>
    <w:rsid w:val="00AD5433"/>
    <w:rsid w:val="00AD57E1"/>
    <w:rsid w:val="00AD6980"/>
    <w:rsid w:val="00AD69A7"/>
    <w:rsid w:val="00AD6C7F"/>
    <w:rsid w:val="00AD70C9"/>
    <w:rsid w:val="00AD732B"/>
    <w:rsid w:val="00AD75A6"/>
    <w:rsid w:val="00AD7927"/>
    <w:rsid w:val="00AD7E17"/>
    <w:rsid w:val="00AE0160"/>
    <w:rsid w:val="00AE0D23"/>
    <w:rsid w:val="00AE0E9E"/>
    <w:rsid w:val="00AE11F6"/>
    <w:rsid w:val="00AE14B7"/>
    <w:rsid w:val="00AE19D1"/>
    <w:rsid w:val="00AE2205"/>
    <w:rsid w:val="00AE232B"/>
    <w:rsid w:val="00AE2433"/>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58"/>
    <w:rsid w:val="00AE69BD"/>
    <w:rsid w:val="00AE6D12"/>
    <w:rsid w:val="00AE70A8"/>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447"/>
    <w:rsid w:val="00AF44B6"/>
    <w:rsid w:val="00AF457C"/>
    <w:rsid w:val="00AF4ABD"/>
    <w:rsid w:val="00AF5363"/>
    <w:rsid w:val="00AF5F78"/>
    <w:rsid w:val="00AF63A9"/>
    <w:rsid w:val="00AF6591"/>
    <w:rsid w:val="00AF66F1"/>
    <w:rsid w:val="00AF6A76"/>
    <w:rsid w:val="00AF6B1B"/>
    <w:rsid w:val="00AF7363"/>
    <w:rsid w:val="00AF738A"/>
    <w:rsid w:val="00AF76E0"/>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88D"/>
    <w:rsid w:val="00B04AD7"/>
    <w:rsid w:val="00B04D36"/>
    <w:rsid w:val="00B04F11"/>
    <w:rsid w:val="00B0540A"/>
    <w:rsid w:val="00B05688"/>
    <w:rsid w:val="00B0588E"/>
    <w:rsid w:val="00B06122"/>
    <w:rsid w:val="00B06771"/>
    <w:rsid w:val="00B06C77"/>
    <w:rsid w:val="00B07390"/>
    <w:rsid w:val="00B075EC"/>
    <w:rsid w:val="00B076A7"/>
    <w:rsid w:val="00B076C4"/>
    <w:rsid w:val="00B07AAD"/>
    <w:rsid w:val="00B07CBE"/>
    <w:rsid w:val="00B07FC0"/>
    <w:rsid w:val="00B108ED"/>
    <w:rsid w:val="00B10931"/>
    <w:rsid w:val="00B1093D"/>
    <w:rsid w:val="00B10BE8"/>
    <w:rsid w:val="00B10DF3"/>
    <w:rsid w:val="00B1167A"/>
    <w:rsid w:val="00B11882"/>
    <w:rsid w:val="00B11DF4"/>
    <w:rsid w:val="00B11E29"/>
    <w:rsid w:val="00B12153"/>
    <w:rsid w:val="00B1220D"/>
    <w:rsid w:val="00B12603"/>
    <w:rsid w:val="00B12A8C"/>
    <w:rsid w:val="00B13003"/>
    <w:rsid w:val="00B137BE"/>
    <w:rsid w:val="00B13829"/>
    <w:rsid w:val="00B13928"/>
    <w:rsid w:val="00B13F1F"/>
    <w:rsid w:val="00B14251"/>
    <w:rsid w:val="00B147CC"/>
    <w:rsid w:val="00B15141"/>
    <w:rsid w:val="00B151C6"/>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BFF"/>
    <w:rsid w:val="00B33F7C"/>
    <w:rsid w:val="00B34390"/>
    <w:rsid w:val="00B343A0"/>
    <w:rsid w:val="00B3442C"/>
    <w:rsid w:val="00B34BF9"/>
    <w:rsid w:val="00B3539A"/>
    <w:rsid w:val="00B35CB3"/>
    <w:rsid w:val="00B35F8E"/>
    <w:rsid w:val="00B3622C"/>
    <w:rsid w:val="00B37188"/>
    <w:rsid w:val="00B37CE2"/>
    <w:rsid w:val="00B4003E"/>
    <w:rsid w:val="00B40292"/>
    <w:rsid w:val="00B406B2"/>
    <w:rsid w:val="00B40B2D"/>
    <w:rsid w:val="00B40D73"/>
    <w:rsid w:val="00B4110D"/>
    <w:rsid w:val="00B411A3"/>
    <w:rsid w:val="00B412CB"/>
    <w:rsid w:val="00B416D8"/>
    <w:rsid w:val="00B41B34"/>
    <w:rsid w:val="00B426DE"/>
    <w:rsid w:val="00B42879"/>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C0"/>
    <w:rsid w:val="00B50D6E"/>
    <w:rsid w:val="00B50E09"/>
    <w:rsid w:val="00B51420"/>
    <w:rsid w:val="00B51526"/>
    <w:rsid w:val="00B517F1"/>
    <w:rsid w:val="00B51A40"/>
    <w:rsid w:val="00B5213E"/>
    <w:rsid w:val="00B5238F"/>
    <w:rsid w:val="00B529F2"/>
    <w:rsid w:val="00B52EC8"/>
    <w:rsid w:val="00B5370C"/>
    <w:rsid w:val="00B538FF"/>
    <w:rsid w:val="00B53EF5"/>
    <w:rsid w:val="00B542BA"/>
    <w:rsid w:val="00B548EA"/>
    <w:rsid w:val="00B54989"/>
    <w:rsid w:val="00B54CC5"/>
    <w:rsid w:val="00B553CF"/>
    <w:rsid w:val="00B555B8"/>
    <w:rsid w:val="00B55ACA"/>
    <w:rsid w:val="00B56198"/>
    <w:rsid w:val="00B561BD"/>
    <w:rsid w:val="00B566E0"/>
    <w:rsid w:val="00B5685D"/>
    <w:rsid w:val="00B56E91"/>
    <w:rsid w:val="00B56F22"/>
    <w:rsid w:val="00B574BA"/>
    <w:rsid w:val="00B57861"/>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06"/>
    <w:rsid w:val="00B6796C"/>
    <w:rsid w:val="00B67B2B"/>
    <w:rsid w:val="00B7021B"/>
    <w:rsid w:val="00B70333"/>
    <w:rsid w:val="00B7066A"/>
    <w:rsid w:val="00B70A49"/>
    <w:rsid w:val="00B70EDB"/>
    <w:rsid w:val="00B71A5D"/>
    <w:rsid w:val="00B7210A"/>
    <w:rsid w:val="00B72283"/>
    <w:rsid w:val="00B724AF"/>
    <w:rsid w:val="00B7273B"/>
    <w:rsid w:val="00B727B8"/>
    <w:rsid w:val="00B73453"/>
    <w:rsid w:val="00B737C7"/>
    <w:rsid w:val="00B73E00"/>
    <w:rsid w:val="00B73E31"/>
    <w:rsid w:val="00B74A0D"/>
    <w:rsid w:val="00B74B6E"/>
    <w:rsid w:val="00B74EC0"/>
    <w:rsid w:val="00B75542"/>
    <w:rsid w:val="00B75667"/>
    <w:rsid w:val="00B75A5C"/>
    <w:rsid w:val="00B762A5"/>
    <w:rsid w:val="00B7646F"/>
    <w:rsid w:val="00B77062"/>
    <w:rsid w:val="00B7709F"/>
    <w:rsid w:val="00B770A1"/>
    <w:rsid w:val="00B77104"/>
    <w:rsid w:val="00B774CC"/>
    <w:rsid w:val="00B77570"/>
    <w:rsid w:val="00B77B57"/>
    <w:rsid w:val="00B77B98"/>
    <w:rsid w:val="00B77D8A"/>
    <w:rsid w:val="00B80098"/>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3FD0"/>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46F"/>
    <w:rsid w:val="00B926E0"/>
    <w:rsid w:val="00B92AD4"/>
    <w:rsid w:val="00B92BF1"/>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B0A"/>
    <w:rsid w:val="00B95C49"/>
    <w:rsid w:val="00B95EEF"/>
    <w:rsid w:val="00B95FD7"/>
    <w:rsid w:val="00B96228"/>
    <w:rsid w:val="00B96313"/>
    <w:rsid w:val="00B96325"/>
    <w:rsid w:val="00B96AEF"/>
    <w:rsid w:val="00B96CF0"/>
    <w:rsid w:val="00B96DA2"/>
    <w:rsid w:val="00B977E6"/>
    <w:rsid w:val="00BA032B"/>
    <w:rsid w:val="00BA067F"/>
    <w:rsid w:val="00BA13E0"/>
    <w:rsid w:val="00BA1758"/>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3FC6"/>
    <w:rsid w:val="00BA40BE"/>
    <w:rsid w:val="00BA43B3"/>
    <w:rsid w:val="00BA48E0"/>
    <w:rsid w:val="00BA4A1E"/>
    <w:rsid w:val="00BA4CF4"/>
    <w:rsid w:val="00BA4DE1"/>
    <w:rsid w:val="00BA54FB"/>
    <w:rsid w:val="00BA5C97"/>
    <w:rsid w:val="00BA5EFB"/>
    <w:rsid w:val="00BA5FD5"/>
    <w:rsid w:val="00BA659A"/>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C0F"/>
    <w:rsid w:val="00BC2EDC"/>
    <w:rsid w:val="00BC2F45"/>
    <w:rsid w:val="00BC344E"/>
    <w:rsid w:val="00BC38B8"/>
    <w:rsid w:val="00BC3CF8"/>
    <w:rsid w:val="00BC439F"/>
    <w:rsid w:val="00BC4B9C"/>
    <w:rsid w:val="00BC5181"/>
    <w:rsid w:val="00BC56C1"/>
    <w:rsid w:val="00BC5730"/>
    <w:rsid w:val="00BC5CE2"/>
    <w:rsid w:val="00BC5D6A"/>
    <w:rsid w:val="00BC6227"/>
    <w:rsid w:val="00BC642E"/>
    <w:rsid w:val="00BC6742"/>
    <w:rsid w:val="00BC6E03"/>
    <w:rsid w:val="00BC71C5"/>
    <w:rsid w:val="00BC7659"/>
    <w:rsid w:val="00BC78D4"/>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A64"/>
    <w:rsid w:val="00BD4F51"/>
    <w:rsid w:val="00BD5586"/>
    <w:rsid w:val="00BD5A26"/>
    <w:rsid w:val="00BD5A74"/>
    <w:rsid w:val="00BD5D4D"/>
    <w:rsid w:val="00BD5F3A"/>
    <w:rsid w:val="00BD614C"/>
    <w:rsid w:val="00BD6509"/>
    <w:rsid w:val="00BD689C"/>
    <w:rsid w:val="00BD6909"/>
    <w:rsid w:val="00BD6A22"/>
    <w:rsid w:val="00BD78B8"/>
    <w:rsid w:val="00BD7A82"/>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10"/>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89A"/>
    <w:rsid w:val="00C07A6C"/>
    <w:rsid w:val="00C07A84"/>
    <w:rsid w:val="00C07ABA"/>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5D9"/>
    <w:rsid w:val="00C1274B"/>
    <w:rsid w:val="00C12EB5"/>
    <w:rsid w:val="00C1328A"/>
    <w:rsid w:val="00C13504"/>
    <w:rsid w:val="00C13930"/>
    <w:rsid w:val="00C13C8A"/>
    <w:rsid w:val="00C13F22"/>
    <w:rsid w:val="00C140FE"/>
    <w:rsid w:val="00C14346"/>
    <w:rsid w:val="00C14691"/>
    <w:rsid w:val="00C14A02"/>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5B3"/>
    <w:rsid w:val="00C176B6"/>
    <w:rsid w:val="00C17D7E"/>
    <w:rsid w:val="00C17D89"/>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662"/>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1CF3"/>
    <w:rsid w:val="00C3208A"/>
    <w:rsid w:val="00C324D8"/>
    <w:rsid w:val="00C32BB7"/>
    <w:rsid w:val="00C32CCE"/>
    <w:rsid w:val="00C337EC"/>
    <w:rsid w:val="00C339DE"/>
    <w:rsid w:val="00C33AA7"/>
    <w:rsid w:val="00C33DCE"/>
    <w:rsid w:val="00C33E6B"/>
    <w:rsid w:val="00C3463A"/>
    <w:rsid w:val="00C346BB"/>
    <w:rsid w:val="00C346C1"/>
    <w:rsid w:val="00C34BDB"/>
    <w:rsid w:val="00C34C05"/>
    <w:rsid w:val="00C34D4B"/>
    <w:rsid w:val="00C34F16"/>
    <w:rsid w:val="00C3566B"/>
    <w:rsid w:val="00C357F8"/>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3FAE"/>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A92"/>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52A"/>
    <w:rsid w:val="00C76681"/>
    <w:rsid w:val="00C76952"/>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229"/>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7E6"/>
    <w:rsid w:val="00CA18D2"/>
    <w:rsid w:val="00CA1D98"/>
    <w:rsid w:val="00CA2737"/>
    <w:rsid w:val="00CA2919"/>
    <w:rsid w:val="00CA2C56"/>
    <w:rsid w:val="00CA49C0"/>
    <w:rsid w:val="00CA4A24"/>
    <w:rsid w:val="00CA4A3F"/>
    <w:rsid w:val="00CA4C14"/>
    <w:rsid w:val="00CA4F58"/>
    <w:rsid w:val="00CA51A0"/>
    <w:rsid w:val="00CA5DA3"/>
    <w:rsid w:val="00CA6164"/>
    <w:rsid w:val="00CA69B4"/>
    <w:rsid w:val="00CA6A85"/>
    <w:rsid w:val="00CA6BDF"/>
    <w:rsid w:val="00CB01BC"/>
    <w:rsid w:val="00CB03CF"/>
    <w:rsid w:val="00CB040F"/>
    <w:rsid w:val="00CB047F"/>
    <w:rsid w:val="00CB11BD"/>
    <w:rsid w:val="00CB1368"/>
    <w:rsid w:val="00CB167F"/>
    <w:rsid w:val="00CB1F2A"/>
    <w:rsid w:val="00CB299C"/>
    <w:rsid w:val="00CB2BBA"/>
    <w:rsid w:val="00CB336C"/>
    <w:rsid w:val="00CB35ED"/>
    <w:rsid w:val="00CB36B3"/>
    <w:rsid w:val="00CB39EB"/>
    <w:rsid w:val="00CB41E7"/>
    <w:rsid w:val="00CB480A"/>
    <w:rsid w:val="00CB4D89"/>
    <w:rsid w:val="00CB4FA5"/>
    <w:rsid w:val="00CB5008"/>
    <w:rsid w:val="00CB50EE"/>
    <w:rsid w:val="00CB58DD"/>
    <w:rsid w:val="00CB617B"/>
    <w:rsid w:val="00CB6343"/>
    <w:rsid w:val="00CB6517"/>
    <w:rsid w:val="00CB6660"/>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1F6D"/>
    <w:rsid w:val="00CC27F5"/>
    <w:rsid w:val="00CC2D18"/>
    <w:rsid w:val="00CC2EFE"/>
    <w:rsid w:val="00CC32B0"/>
    <w:rsid w:val="00CC3BE5"/>
    <w:rsid w:val="00CC3D8D"/>
    <w:rsid w:val="00CC3E8C"/>
    <w:rsid w:val="00CC400F"/>
    <w:rsid w:val="00CC421A"/>
    <w:rsid w:val="00CC4365"/>
    <w:rsid w:val="00CC4C5E"/>
    <w:rsid w:val="00CC4CD7"/>
    <w:rsid w:val="00CC4F58"/>
    <w:rsid w:val="00CC57AE"/>
    <w:rsid w:val="00CC606C"/>
    <w:rsid w:val="00CC620F"/>
    <w:rsid w:val="00CC693C"/>
    <w:rsid w:val="00CC6BE1"/>
    <w:rsid w:val="00CC728B"/>
    <w:rsid w:val="00CC7349"/>
    <w:rsid w:val="00CC7356"/>
    <w:rsid w:val="00CC74D5"/>
    <w:rsid w:val="00CC7867"/>
    <w:rsid w:val="00CC7A6D"/>
    <w:rsid w:val="00CC7DF5"/>
    <w:rsid w:val="00CD04B6"/>
    <w:rsid w:val="00CD0740"/>
    <w:rsid w:val="00CD0768"/>
    <w:rsid w:val="00CD0B87"/>
    <w:rsid w:val="00CD14CB"/>
    <w:rsid w:val="00CD179D"/>
    <w:rsid w:val="00CD1E74"/>
    <w:rsid w:val="00CD256F"/>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5F8"/>
    <w:rsid w:val="00CD492B"/>
    <w:rsid w:val="00CD5ADA"/>
    <w:rsid w:val="00CD5C02"/>
    <w:rsid w:val="00CD5F80"/>
    <w:rsid w:val="00CD61E3"/>
    <w:rsid w:val="00CD637D"/>
    <w:rsid w:val="00CD6823"/>
    <w:rsid w:val="00CD69A0"/>
    <w:rsid w:val="00CD6D63"/>
    <w:rsid w:val="00CD6E0B"/>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21E1"/>
    <w:rsid w:val="00CE253D"/>
    <w:rsid w:val="00CE2542"/>
    <w:rsid w:val="00CE3257"/>
    <w:rsid w:val="00CE35CF"/>
    <w:rsid w:val="00CE38AA"/>
    <w:rsid w:val="00CE3CDC"/>
    <w:rsid w:val="00CE3D16"/>
    <w:rsid w:val="00CE3D41"/>
    <w:rsid w:val="00CE3FBA"/>
    <w:rsid w:val="00CE5386"/>
    <w:rsid w:val="00CE53A7"/>
    <w:rsid w:val="00CE5542"/>
    <w:rsid w:val="00CE5C4C"/>
    <w:rsid w:val="00CE5E50"/>
    <w:rsid w:val="00CE630B"/>
    <w:rsid w:val="00CE6691"/>
    <w:rsid w:val="00CE69F3"/>
    <w:rsid w:val="00CE6AD5"/>
    <w:rsid w:val="00CE6C1B"/>
    <w:rsid w:val="00CE6E24"/>
    <w:rsid w:val="00CE7392"/>
    <w:rsid w:val="00CE76BD"/>
    <w:rsid w:val="00CE77CF"/>
    <w:rsid w:val="00CE781A"/>
    <w:rsid w:val="00CE7BCB"/>
    <w:rsid w:val="00CF0131"/>
    <w:rsid w:val="00CF02AC"/>
    <w:rsid w:val="00CF057C"/>
    <w:rsid w:val="00CF06E6"/>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576"/>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ED"/>
    <w:rsid w:val="00D070AD"/>
    <w:rsid w:val="00D073D1"/>
    <w:rsid w:val="00D078A7"/>
    <w:rsid w:val="00D078A9"/>
    <w:rsid w:val="00D078C9"/>
    <w:rsid w:val="00D07B35"/>
    <w:rsid w:val="00D07D73"/>
    <w:rsid w:val="00D07DCA"/>
    <w:rsid w:val="00D07E5F"/>
    <w:rsid w:val="00D1023A"/>
    <w:rsid w:val="00D11672"/>
    <w:rsid w:val="00D1172C"/>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48D"/>
    <w:rsid w:val="00D23556"/>
    <w:rsid w:val="00D239F9"/>
    <w:rsid w:val="00D23A1F"/>
    <w:rsid w:val="00D23B89"/>
    <w:rsid w:val="00D23CE2"/>
    <w:rsid w:val="00D244D5"/>
    <w:rsid w:val="00D249B9"/>
    <w:rsid w:val="00D24D04"/>
    <w:rsid w:val="00D25866"/>
    <w:rsid w:val="00D25A61"/>
    <w:rsid w:val="00D25E03"/>
    <w:rsid w:val="00D261FB"/>
    <w:rsid w:val="00D26283"/>
    <w:rsid w:val="00D263B5"/>
    <w:rsid w:val="00D26586"/>
    <w:rsid w:val="00D2664C"/>
    <w:rsid w:val="00D2670D"/>
    <w:rsid w:val="00D26B2E"/>
    <w:rsid w:val="00D26DBE"/>
    <w:rsid w:val="00D26E4D"/>
    <w:rsid w:val="00D26FB4"/>
    <w:rsid w:val="00D27AAD"/>
    <w:rsid w:val="00D27DC2"/>
    <w:rsid w:val="00D27F01"/>
    <w:rsid w:val="00D30373"/>
    <w:rsid w:val="00D30437"/>
    <w:rsid w:val="00D30912"/>
    <w:rsid w:val="00D309B2"/>
    <w:rsid w:val="00D309D3"/>
    <w:rsid w:val="00D30C40"/>
    <w:rsid w:val="00D30C46"/>
    <w:rsid w:val="00D30FC7"/>
    <w:rsid w:val="00D31B9F"/>
    <w:rsid w:val="00D31BEA"/>
    <w:rsid w:val="00D33313"/>
    <w:rsid w:val="00D333D7"/>
    <w:rsid w:val="00D33410"/>
    <w:rsid w:val="00D33418"/>
    <w:rsid w:val="00D33458"/>
    <w:rsid w:val="00D33AFC"/>
    <w:rsid w:val="00D33C0E"/>
    <w:rsid w:val="00D33C18"/>
    <w:rsid w:val="00D3410B"/>
    <w:rsid w:val="00D344C9"/>
    <w:rsid w:val="00D34D40"/>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429F"/>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44D"/>
    <w:rsid w:val="00D504E2"/>
    <w:rsid w:val="00D50697"/>
    <w:rsid w:val="00D50C82"/>
    <w:rsid w:val="00D50E5E"/>
    <w:rsid w:val="00D50F95"/>
    <w:rsid w:val="00D5102A"/>
    <w:rsid w:val="00D512D1"/>
    <w:rsid w:val="00D513F0"/>
    <w:rsid w:val="00D51565"/>
    <w:rsid w:val="00D5169C"/>
    <w:rsid w:val="00D51AAF"/>
    <w:rsid w:val="00D51F84"/>
    <w:rsid w:val="00D52029"/>
    <w:rsid w:val="00D52200"/>
    <w:rsid w:val="00D52400"/>
    <w:rsid w:val="00D527A2"/>
    <w:rsid w:val="00D52A9A"/>
    <w:rsid w:val="00D52E1D"/>
    <w:rsid w:val="00D53768"/>
    <w:rsid w:val="00D537B0"/>
    <w:rsid w:val="00D53D4D"/>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A1E"/>
    <w:rsid w:val="00D63BAD"/>
    <w:rsid w:val="00D63D39"/>
    <w:rsid w:val="00D6410E"/>
    <w:rsid w:val="00D6420A"/>
    <w:rsid w:val="00D64335"/>
    <w:rsid w:val="00D6447E"/>
    <w:rsid w:val="00D645BF"/>
    <w:rsid w:val="00D647F9"/>
    <w:rsid w:val="00D6485C"/>
    <w:rsid w:val="00D64CB8"/>
    <w:rsid w:val="00D65404"/>
    <w:rsid w:val="00D6575A"/>
    <w:rsid w:val="00D65837"/>
    <w:rsid w:val="00D65DD6"/>
    <w:rsid w:val="00D66008"/>
    <w:rsid w:val="00D66022"/>
    <w:rsid w:val="00D66065"/>
    <w:rsid w:val="00D66446"/>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777BE"/>
    <w:rsid w:val="00D800A1"/>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6087"/>
    <w:rsid w:val="00D86095"/>
    <w:rsid w:val="00D86ACF"/>
    <w:rsid w:val="00D86B37"/>
    <w:rsid w:val="00D86EF6"/>
    <w:rsid w:val="00D87154"/>
    <w:rsid w:val="00D87179"/>
    <w:rsid w:val="00D876FB"/>
    <w:rsid w:val="00D8778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4E0D"/>
    <w:rsid w:val="00DA5CA9"/>
    <w:rsid w:val="00DA5E7E"/>
    <w:rsid w:val="00DA6F5B"/>
    <w:rsid w:val="00DA714A"/>
    <w:rsid w:val="00DA71AF"/>
    <w:rsid w:val="00DA727D"/>
    <w:rsid w:val="00DA7A85"/>
    <w:rsid w:val="00DA7BC7"/>
    <w:rsid w:val="00DA7E4C"/>
    <w:rsid w:val="00DA7EC1"/>
    <w:rsid w:val="00DB0564"/>
    <w:rsid w:val="00DB0C84"/>
    <w:rsid w:val="00DB0D5D"/>
    <w:rsid w:val="00DB1539"/>
    <w:rsid w:val="00DB1F92"/>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6B3"/>
    <w:rsid w:val="00DB7E8C"/>
    <w:rsid w:val="00DC0266"/>
    <w:rsid w:val="00DC0384"/>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E7A"/>
    <w:rsid w:val="00DC5FA5"/>
    <w:rsid w:val="00DC6035"/>
    <w:rsid w:val="00DC6462"/>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7C1"/>
    <w:rsid w:val="00DF1EB6"/>
    <w:rsid w:val="00DF1FD6"/>
    <w:rsid w:val="00DF24F2"/>
    <w:rsid w:val="00DF2705"/>
    <w:rsid w:val="00DF32AF"/>
    <w:rsid w:val="00DF3307"/>
    <w:rsid w:val="00DF360E"/>
    <w:rsid w:val="00DF3623"/>
    <w:rsid w:val="00DF3A2C"/>
    <w:rsid w:val="00DF3D18"/>
    <w:rsid w:val="00DF4158"/>
    <w:rsid w:val="00DF4337"/>
    <w:rsid w:val="00DF4430"/>
    <w:rsid w:val="00DF4920"/>
    <w:rsid w:val="00DF4C9F"/>
    <w:rsid w:val="00DF4DEA"/>
    <w:rsid w:val="00DF4F19"/>
    <w:rsid w:val="00DF5002"/>
    <w:rsid w:val="00DF5270"/>
    <w:rsid w:val="00DF5B4C"/>
    <w:rsid w:val="00DF5C89"/>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1FC0"/>
    <w:rsid w:val="00E0258A"/>
    <w:rsid w:val="00E028E6"/>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10AA"/>
    <w:rsid w:val="00E11C6B"/>
    <w:rsid w:val="00E11EB8"/>
    <w:rsid w:val="00E1273A"/>
    <w:rsid w:val="00E12933"/>
    <w:rsid w:val="00E12A5A"/>
    <w:rsid w:val="00E12AF0"/>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3CC7"/>
    <w:rsid w:val="00E24077"/>
    <w:rsid w:val="00E24364"/>
    <w:rsid w:val="00E24553"/>
    <w:rsid w:val="00E24B50"/>
    <w:rsid w:val="00E24D56"/>
    <w:rsid w:val="00E24ECA"/>
    <w:rsid w:val="00E250DB"/>
    <w:rsid w:val="00E252D6"/>
    <w:rsid w:val="00E25328"/>
    <w:rsid w:val="00E25334"/>
    <w:rsid w:val="00E25F1D"/>
    <w:rsid w:val="00E25F49"/>
    <w:rsid w:val="00E26079"/>
    <w:rsid w:val="00E2617B"/>
    <w:rsid w:val="00E26224"/>
    <w:rsid w:val="00E2690E"/>
    <w:rsid w:val="00E272FE"/>
    <w:rsid w:val="00E30063"/>
    <w:rsid w:val="00E30107"/>
    <w:rsid w:val="00E30517"/>
    <w:rsid w:val="00E3070A"/>
    <w:rsid w:val="00E30A72"/>
    <w:rsid w:val="00E30DB2"/>
    <w:rsid w:val="00E31506"/>
    <w:rsid w:val="00E31E9D"/>
    <w:rsid w:val="00E3200D"/>
    <w:rsid w:val="00E32E0E"/>
    <w:rsid w:val="00E3305B"/>
    <w:rsid w:val="00E33506"/>
    <w:rsid w:val="00E33802"/>
    <w:rsid w:val="00E33814"/>
    <w:rsid w:val="00E339C6"/>
    <w:rsid w:val="00E33B8C"/>
    <w:rsid w:val="00E33E4D"/>
    <w:rsid w:val="00E34D6F"/>
    <w:rsid w:val="00E34F08"/>
    <w:rsid w:val="00E354D7"/>
    <w:rsid w:val="00E35698"/>
    <w:rsid w:val="00E35AC2"/>
    <w:rsid w:val="00E35EB9"/>
    <w:rsid w:val="00E35F47"/>
    <w:rsid w:val="00E3610B"/>
    <w:rsid w:val="00E363B9"/>
    <w:rsid w:val="00E36400"/>
    <w:rsid w:val="00E36AED"/>
    <w:rsid w:val="00E377BF"/>
    <w:rsid w:val="00E37C25"/>
    <w:rsid w:val="00E40362"/>
    <w:rsid w:val="00E40857"/>
    <w:rsid w:val="00E4172A"/>
    <w:rsid w:val="00E41BAC"/>
    <w:rsid w:val="00E421FE"/>
    <w:rsid w:val="00E42532"/>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46E5"/>
    <w:rsid w:val="00E547DF"/>
    <w:rsid w:val="00E54D33"/>
    <w:rsid w:val="00E564C1"/>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13"/>
    <w:rsid w:val="00E62DDA"/>
    <w:rsid w:val="00E630F7"/>
    <w:rsid w:val="00E635FE"/>
    <w:rsid w:val="00E63A8C"/>
    <w:rsid w:val="00E643D0"/>
    <w:rsid w:val="00E64763"/>
    <w:rsid w:val="00E647DC"/>
    <w:rsid w:val="00E6484F"/>
    <w:rsid w:val="00E64B4F"/>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0BA7"/>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D80"/>
    <w:rsid w:val="00E94307"/>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3641"/>
    <w:rsid w:val="00EA3743"/>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5DC"/>
    <w:rsid w:val="00EB06A0"/>
    <w:rsid w:val="00EB0EFD"/>
    <w:rsid w:val="00EB1705"/>
    <w:rsid w:val="00EB2435"/>
    <w:rsid w:val="00EB2462"/>
    <w:rsid w:val="00EB269A"/>
    <w:rsid w:val="00EB2814"/>
    <w:rsid w:val="00EB296A"/>
    <w:rsid w:val="00EB29DC"/>
    <w:rsid w:val="00EB32A1"/>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4E7"/>
    <w:rsid w:val="00EC4BDB"/>
    <w:rsid w:val="00EC4D77"/>
    <w:rsid w:val="00EC4D7B"/>
    <w:rsid w:val="00EC4DA5"/>
    <w:rsid w:val="00EC4E2E"/>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3F29"/>
    <w:rsid w:val="00ED40CC"/>
    <w:rsid w:val="00ED4206"/>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DCB"/>
    <w:rsid w:val="00EE4486"/>
    <w:rsid w:val="00EE4825"/>
    <w:rsid w:val="00EE5112"/>
    <w:rsid w:val="00EE58F6"/>
    <w:rsid w:val="00EE62B4"/>
    <w:rsid w:val="00EE636D"/>
    <w:rsid w:val="00EE66B1"/>
    <w:rsid w:val="00EE752C"/>
    <w:rsid w:val="00EE7D91"/>
    <w:rsid w:val="00EE7DEB"/>
    <w:rsid w:val="00EE7ECE"/>
    <w:rsid w:val="00EE7F2E"/>
    <w:rsid w:val="00EF0662"/>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5BE"/>
    <w:rsid w:val="00EF493B"/>
    <w:rsid w:val="00EF4F32"/>
    <w:rsid w:val="00EF5326"/>
    <w:rsid w:val="00EF57F7"/>
    <w:rsid w:val="00EF5861"/>
    <w:rsid w:val="00EF61C2"/>
    <w:rsid w:val="00EF6EF5"/>
    <w:rsid w:val="00EF6F6C"/>
    <w:rsid w:val="00EF70E7"/>
    <w:rsid w:val="00EF71EE"/>
    <w:rsid w:val="00EF741D"/>
    <w:rsid w:val="00EF7878"/>
    <w:rsid w:val="00EF7D1C"/>
    <w:rsid w:val="00EF7F14"/>
    <w:rsid w:val="00EF7F47"/>
    <w:rsid w:val="00F000F0"/>
    <w:rsid w:val="00F00180"/>
    <w:rsid w:val="00F004AB"/>
    <w:rsid w:val="00F006E4"/>
    <w:rsid w:val="00F00923"/>
    <w:rsid w:val="00F00B87"/>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165E"/>
    <w:rsid w:val="00F11CF5"/>
    <w:rsid w:val="00F12B3D"/>
    <w:rsid w:val="00F13242"/>
    <w:rsid w:val="00F1403E"/>
    <w:rsid w:val="00F140FE"/>
    <w:rsid w:val="00F1415B"/>
    <w:rsid w:val="00F14BC2"/>
    <w:rsid w:val="00F14FB4"/>
    <w:rsid w:val="00F165FF"/>
    <w:rsid w:val="00F16BB1"/>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DC3"/>
    <w:rsid w:val="00F21EAC"/>
    <w:rsid w:val="00F21F61"/>
    <w:rsid w:val="00F221EB"/>
    <w:rsid w:val="00F22380"/>
    <w:rsid w:val="00F22444"/>
    <w:rsid w:val="00F22C96"/>
    <w:rsid w:val="00F22DE6"/>
    <w:rsid w:val="00F22E29"/>
    <w:rsid w:val="00F22FC1"/>
    <w:rsid w:val="00F2357F"/>
    <w:rsid w:val="00F23BD0"/>
    <w:rsid w:val="00F23D7A"/>
    <w:rsid w:val="00F23E90"/>
    <w:rsid w:val="00F23FCA"/>
    <w:rsid w:val="00F2456B"/>
    <w:rsid w:val="00F2457D"/>
    <w:rsid w:val="00F24A57"/>
    <w:rsid w:val="00F24D96"/>
    <w:rsid w:val="00F24F4D"/>
    <w:rsid w:val="00F24FA0"/>
    <w:rsid w:val="00F25157"/>
    <w:rsid w:val="00F25D07"/>
    <w:rsid w:val="00F25EB4"/>
    <w:rsid w:val="00F25F62"/>
    <w:rsid w:val="00F26082"/>
    <w:rsid w:val="00F2617C"/>
    <w:rsid w:val="00F2617E"/>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33E"/>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4833"/>
    <w:rsid w:val="00F4536D"/>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2E4"/>
    <w:rsid w:val="00F54460"/>
    <w:rsid w:val="00F547F5"/>
    <w:rsid w:val="00F548C8"/>
    <w:rsid w:val="00F54B39"/>
    <w:rsid w:val="00F550B5"/>
    <w:rsid w:val="00F55214"/>
    <w:rsid w:val="00F553D1"/>
    <w:rsid w:val="00F55806"/>
    <w:rsid w:val="00F558E3"/>
    <w:rsid w:val="00F55AC5"/>
    <w:rsid w:val="00F564B4"/>
    <w:rsid w:val="00F56D31"/>
    <w:rsid w:val="00F57183"/>
    <w:rsid w:val="00F5765A"/>
    <w:rsid w:val="00F579EE"/>
    <w:rsid w:val="00F57C72"/>
    <w:rsid w:val="00F57E51"/>
    <w:rsid w:val="00F6021A"/>
    <w:rsid w:val="00F6021F"/>
    <w:rsid w:val="00F60845"/>
    <w:rsid w:val="00F60C1C"/>
    <w:rsid w:val="00F61158"/>
    <w:rsid w:val="00F614D1"/>
    <w:rsid w:val="00F614DB"/>
    <w:rsid w:val="00F61564"/>
    <w:rsid w:val="00F61BB9"/>
    <w:rsid w:val="00F61FDE"/>
    <w:rsid w:val="00F62143"/>
    <w:rsid w:val="00F62338"/>
    <w:rsid w:val="00F62377"/>
    <w:rsid w:val="00F62862"/>
    <w:rsid w:val="00F62960"/>
    <w:rsid w:val="00F62FE3"/>
    <w:rsid w:val="00F63005"/>
    <w:rsid w:val="00F63289"/>
    <w:rsid w:val="00F63619"/>
    <w:rsid w:val="00F639FA"/>
    <w:rsid w:val="00F63A49"/>
    <w:rsid w:val="00F63CD2"/>
    <w:rsid w:val="00F63F71"/>
    <w:rsid w:val="00F64052"/>
    <w:rsid w:val="00F6433C"/>
    <w:rsid w:val="00F648A2"/>
    <w:rsid w:val="00F64928"/>
    <w:rsid w:val="00F64966"/>
    <w:rsid w:val="00F65035"/>
    <w:rsid w:val="00F65920"/>
    <w:rsid w:val="00F65961"/>
    <w:rsid w:val="00F65E8A"/>
    <w:rsid w:val="00F65E91"/>
    <w:rsid w:val="00F660B8"/>
    <w:rsid w:val="00F6617D"/>
    <w:rsid w:val="00F66709"/>
    <w:rsid w:val="00F669E3"/>
    <w:rsid w:val="00F66A66"/>
    <w:rsid w:val="00F66AF7"/>
    <w:rsid w:val="00F66D76"/>
    <w:rsid w:val="00F672EB"/>
    <w:rsid w:val="00F6753C"/>
    <w:rsid w:val="00F67906"/>
    <w:rsid w:val="00F67A85"/>
    <w:rsid w:val="00F67D0D"/>
    <w:rsid w:val="00F70B09"/>
    <w:rsid w:val="00F71026"/>
    <w:rsid w:val="00F71042"/>
    <w:rsid w:val="00F710A0"/>
    <w:rsid w:val="00F710D9"/>
    <w:rsid w:val="00F7196A"/>
    <w:rsid w:val="00F71976"/>
    <w:rsid w:val="00F71F79"/>
    <w:rsid w:val="00F7219A"/>
    <w:rsid w:val="00F721A1"/>
    <w:rsid w:val="00F724E3"/>
    <w:rsid w:val="00F727AA"/>
    <w:rsid w:val="00F72C94"/>
    <w:rsid w:val="00F73D11"/>
    <w:rsid w:val="00F73F43"/>
    <w:rsid w:val="00F74664"/>
    <w:rsid w:val="00F74791"/>
    <w:rsid w:val="00F747FD"/>
    <w:rsid w:val="00F74A7A"/>
    <w:rsid w:val="00F74EC7"/>
    <w:rsid w:val="00F75C0B"/>
    <w:rsid w:val="00F763DF"/>
    <w:rsid w:val="00F76EED"/>
    <w:rsid w:val="00F77028"/>
    <w:rsid w:val="00F77448"/>
    <w:rsid w:val="00F7792A"/>
    <w:rsid w:val="00F77C47"/>
    <w:rsid w:val="00F77CFA"/>
    <w:rsid w:val="00F802D3"/>
    <w:rsid w:val="00F80A32"/>
    <w:rsid w:val="00F80D8F"/>
    <w:rsid w:val="00F81032"/>
    <w:rsid w:val="00F8116A"/>
    <w:rsid w:val="00F81311"/>
    <w:rsid w:val="00F81625"/>
    <w:rsid w:val="00F81A54"/>
    <w:rsid w:val="00F81A7F"/>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9A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5E72"/>
    <w:rsid w:val="00FB67CA"/>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3124"/>
    <w:rsid w:val="00FD3905"/>
    <w:rsid w:val="00FD3FB4"/>
    <w:rsid w:val="00FD464F"/>
    <w:rsid w:val="00FD4CAA"/>
    <w:rsid w:val="00FD4CC0"/>
    <w:rsid w:val="00FD5344"/>
    <w:rsid w:val="00FD5999"/>
    <w:rsid w:val="00FD6318"/>
    <w:rsid w:val="00FD65A5"/>
    <w:rsid w:val="00FD6A3D"/>
    <w:rsid w:val="00FD6D13"/>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94"/>
    <w:rsid w:val="00FE3100"/>
    <w:rsid w:val="00FE3768"/>
    <w:rsid w:val="00FE3D47"/>
    <w:rsid w:val="00FE3DD4"/>
    <w:rsid w:val="00FE42C4"/>
    <w:rsid w:val="00FE45F9"/>
    <w:rsid w:val="00FE47B0"/>
    <w:rsid w:val="00FE490F"/>
    <w:rsid w:val="00FE5172"/>
    <w:rsid w:val="00FE5236"/>
    <w:rsid w:val="00FE563A"/>
    <w:rsid w:val="00FE5977"/>
    <w:rsid w:val="00FE5CB2"/>
    <w:rsid w:val="00FE65DB"/>
    <w:rsid w:val="00FE6BA7"/>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8E0"/>
    <w:rsid w:val="00FF4987"/>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3B65781"/>
  <w15:docId w15:val="{61E764BF-3BF0-40D0-BDDF-DBC7D417A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SimSun"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CF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D64335"/>
    <w:pPr>
      <w:numPr>
        <w:ilvl w:val="1"/>
      </w:numPr>
      <w:pBdr>
        <w:top w:val="none" w:sz="0" w:space="0" w:color="auto"/>
      </w:pBdr>
      <w:spacing w:before="180"/>
      <w:ind w:left="567"/>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681018"/>
    <w:pPr>
      <w:numPr>
        <w:ilvl w:val="3"/>
      </w:numPr>
      <w:ind w:left="864"/>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3"/>
    <w:next w:val="Normal"/>
    <w:qFormat/>
    <w:rsid w:val="00D64335"/>
    <w:p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D64335"/>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681018"/>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82433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3GPPAgreements">
    <w:name w:val="3GPP Agreements"/>
    <w:basedOn w:val="Normal"/>
    <w:link w:val="3GPPAgreementsChar"/>
    <w:qFormat/>
    <w:rsid w:val="0087412B"/>
    <w:pPr>
      <w:numPr>
        <w:numId w:val="4"/>
      </w:numPr>
      <w:spacing w:before="60" w:after="60"/>
      <w:jc w:val="both"/>
    </w:pPr>
    <w:rPr>
      <w:sz w:val="22"/>
      <w:lang w:eastAsia="zh-CN"/>
    </w:rPr>
  </w:style>
  <w:style w:type="character" w:customStyle="1" w:styleId="3GPPAgreementsChar">
    <w:name w:val="3GPP Agreements Char"/>
    <w:link w:val="3GPPAgreements"/>
    <w:rsid w:val="0087412B"/>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6735755">
      <w:bodyDiv w:val="1"/>
      <w:marLeft w:val="0"/>
      <w:marRight w:val="0"/>
      <w:marTop w:val="0"/>
      <w:marBottom w:val="0"/>
      <w:divBdr>
        <w:top w:val="none" w:sz="0" w:space="0" w:color="auto"/>
        <w:left w:val="none" w:sz="0" w:space="0" w:color="auto"/>
        <w:bottom w:val="none" w:sz="0" w:space="0" w:color="auto"/>
        <w:right w:val="none" w:sz="0" w:space="0" w:color="auto"/>
      </w:divBdr>
      <w:divsChild>
        <w:div w:id="990527280">
          <w:marLeft w:val="1166"/>
          <w:marRight w:val="0"/>
          <w:marTop w:val="77"/>
          <w:marBottom w:val="0"/>
          <w:divBdr>
            <w:top w:val="none" w:sz="0" w:space="0" w:color="auto"/>
            <w:left w:val="none" w:sz="0" w:space="0" w:color="auto"/>
            <w:bottom w:val="none" w:sz="0" w:space="0" w:color="auto"/>
            <w:right w:val="none" w:sz="0" w:space="0" w:color="auto"/>
          </w:divBdr>
        </w:div>
        <w:div w:id="1916624062">
          <w:marLeft w:val="1166"/>
          <w:marRight w:val="0"/>
          <w:marTop w:val="77"/>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7547308">
      <w:bodyDiv w:val="1"/>
      <w:marLeft w:val="0"/>
      <w:marRight w:val="0"/>
      <w:marTop w:val="0"/>
      <w:marBottom w:val="0"/>
      <w:divBdr>
        <w:top w:val="none" w:sz="0" w:space="0" w:color="auto"/>
        <w:left w:val="none" w:sz="0" w:space="0" w:color="auto"/>
        <w:bottom w:val="none" w:sz="0" w:space="0" w:color="auto"/>
        <w:right w:val="none" w:sz="0" w:space="0" w:color="auto"/>
      </w:divBdr>
      <w:divsChild>
        <w:div w:id="1614510172">
          <w:marLeft w:val="547"/>
          <w:marRight w:val="0"/>
          <w:marTop w:val="7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498105872">
      <w:bodyDiv w:val="1"/>
      <w:marLeft w:val="0"/>
      <w:marRight w:val="0"/>
      <w:marTop w:val="0"/>
      <w:marBottom w:val="0"/>
      <w:divBdr>
        <w:top w:val="none" w:sz="0" w:space="0" w:color="auto"/>
        <w:left w:val="none" w:sz="0" w:space="0" w:color="auto"/>
        <w:bottom w:val="none" w:sz="0" w:space="0" w:color="auto"/>
        <w:right w:val="none" w:sz="0" w:space="0" w:color="auto"/>
      </w:divBdr>
      <w:divsChild>
        <w:div w:id="1511485136">
          <w:marLeft w:val="1166"/>
          <w:marRight w:val="0"/>
          <w:marTop w:val="67"/>
          <w:marBottom w:val="0"/>
          <w:divBdr>
            <w:top w:val="none" w:sz="0" w:space="0" w:color="auto"/>
            <w:left w:val="none" w:sz="0" w:space="0" w:color="auto"/>
            <w:bottom w:val="none" w:sz="0" w:space="0" w:color="auto"/>
            <w:right w:val="none" w:sz="0" w:space="0" w:color="auto"/>
          </w:divBdr>
        </w:div>
        <w:div w:id="1699314809">
          <w:marLeft w:val="1800"/>
          <w:marRight w:val="0"/>
          <w:marTop w:val="67"/>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54673332">
      <w:bodyDiv w:val="1"/>
      <w:marLeft w:val="0"/>
      <w:marRight w:val="0"/>
      <w:marTop w:val="0"/>
      <w:marBottom w:val="0"/>
      <w:divBdr>
        <w:top w:val="none" w:sz="0" w:space="0" w:color="auto"/>
        <w:left w:val="none" w:sz="0" w:space="0" w:color="auto"/>
        <w:bottom w:val="none" w:sz="0" w:space="0" w:color="auto"/>
        <w:right w:val="none" w:sz="0" w:space="0" w:color="auto"/>
      </w:divBdr>
      <w:divsChild>
        <w:div w:id="1079671903">
          <w:marLeft w:val="1166"/>
          <w:marRight w:val="0"/>
          <w:marTop w:val="67"/>
          <w:marBottom w:val="0"/>
          <w:divBdr>
            <w:top w:val="none" w:sz="0" w:space="0" w:color="auto"/>
            <w:left w:val="none" w:sz="0" w:space="0" w:color="auto"/>
            <w:bottom w:val="none" w:sz="0" w:space="0" w:color="auto"/>
            <w:right w:val="none" w:sz="0" w:space="0" w:color="auto"/>
          </w:divBdr>
        </w:div>
      </w:divsChild>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6747878">
      <w:bodyDiv w:val="1"/>
      <w:marLeft w:val="0"/>
      <w:marRight w:val="0"/>
      <w:marTop w:val="0"/>
      <w:marBottom w:val="0"/>
      <w:divBdr>
        <w:top w:val="none" w:sz="0" w:space="0" w:color="auto"/>
        <w:left w:val="none" w:sz="0" w:space="0" w:color="auto"/>
        <w:bottom w:val="none" w:sz="0" w:space="0" w:color="auto"/>
        <w:right w:val="none" w:sz="0" w:space="0" w:color="auto"/>
      </w:divBdr>
      <w:divsChild>
        <w:div w:id="910701782">
          <w:marLeft w:val="547"/>
          <w:marRight w:val="0"/>
          <w:marTop w:val="77"/>
          <w:marBottom w:val="0"/>
          <w:divBdr>
            <w:top w:val="none" w:sz="0" w:space="0" w:color="auto"/>
            <w:left w:val="none" w:sz="0" w:space="0" w:color="auto"/>
            <w:bottom w:val="none" w:sz="0" w:space="0" w:color="auto"/>
            <w:right w:val="none" w:sz="0" w:space="0" w:color="auto"/>
          </w:divBdr>
        </w:div>
        <w:div w:id="1687125615">
          <w:marLeft w:val="1166"/>
          <w:marRight w:val="0"/>
          <w:marTop w:val="67"/>
          <w:marBottom w:val="0"/>
          <w:divBdr>
            <w:top w:val="none" w:sz="0" w:space="0" w:color="auto"/>
            <w:left w:val="none" w:sz="0" w:space="0" w:color="auto"/>
            <w:bottom w:val="none" w:sz="0" w:space="0" w:color="auto"/>
            <w:right w:val="none" w:sz="0" w:space="0" w:color="auto"/>
          </w:divBdr>
        </w:div>
        <w:div w:id="873614524">
          <w:marLeft w:val="1166"/>
          <w:marRight w:val="0"/>
          <w:marTop w:val="67"/>
          <w:marBottom w:val="0"/>
          <w:divBdr>
            <w:top w:val="none" w:sz="0" w:space="0" w:color="auto"/>
            <w:left w:val="none" w:sz="0" w:space="0" w:color="auto"/>
            <w:bottom w:val="none" w:sz="0" w:space="0" w:color="auto"/>
            <w:right w:val="none" w:sz="0" w:space="0" w:color="auto"/>
          </w:divBdr>
        </w:div>
        <w:div w:id="608583727">
          <w:marLeft w:val="1166"/>
          <w:marRight w:val="0"/>
          <w:marTop w:val="67"/>
          <w:marBottom w:val="0"/>
          <w:divBdr>
            <w:top w:val="none" w:sz="0" w:space="0" w:color="auto"/>
            <w:left w:val="none" w:sz="0" w:space="0" w:color="auto"/>
            <w:bottom w:val="none" w:sz="0" w:space="0" w:color="auto"/>
            <w:right w:val="none" w:sz="0" w:space="0" w:color="auto"/>
          </w:divBdr>
        </w:div>
      </w:divsChild>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2.xml><?xml version="1.0" encoding="utf-8"?>
<ds:datastoreItem xmlns:ds="http://schemas.openxmlformats.org/officeDocument/2006/customXml" ds:itemID="{A9ED87BD-FA62-4EE5-A399-6F39D5845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3BA77D53-7164-4052-979A-1C9566DED0EC}">
  <ds:schemaRefs>
    <ds:schemaRef ds:uri="http://schemas.openxmlformats.org/officeDocument/2006/bibliography"/>
  </ds:schemaRefs>
</ds:datastoreItem>
</file>

<file path=customXml/itemProps5.xml><?xml version="1.0" encoding="utf-8"?>
<ds:datastoreItem xmlns:ds="http://schemas.openxmlformats.org/officeDocument/2006/customXml" ds:itemID="{AAE9D6D4-EE64-495F-873C-54794457923A}">
  <ds:schemaRefs>
    <ds:schemaRef ds:uri="http://schemas.openxmlformats.org/officeDocument/2006/bibliography"/>
  </ds:schemaRefs>
</ds:datastoreItem>
</file>

<file path=customXml/itemProps6.xml><?xml version="1.0" encoding="utf-8"?>
<ds:datastoreItem xmlns:ds="http://schemas.openxmlformats.org/officeDocument/2006/customXml" ds:itemID="{416F4453-5F80-4058-AF4F-65E14677A04B}">
  <ds:schemaRefs>
    <ds:schemaRef ds:uri="http://schemas.openxmlformats.org/officeDocument/2006/bibliography"/>
  </ds:schemaRefs>
</ds:datastoreItem>
</file>

<file path=customXml/itemProps7.xml><?xml version="1.0" encoding="utf-8"?>
<ds:datastoreItem xmlns:ds="http://schemas.openxmlformats.org/officeDocument/2006/customXml" ds:itemID="{E85D88F8-AE74-409F-938A-23F9F8BFA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TotalTime>
  <Pages>11</Pages>
  <Words>4991</Words>
  <Characters>27676</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32602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Roy Chen (陳儒雅)</cp:lastModifiedBy>
  <cp:revision>14</cp:revision>
  <cp:lastPrinted>2016-11-09T12:39:00Z</cp:lastPrinted>
  <dcterms:created xsi:type="dcterms:W3CDTF">2019-08-15T06:59:00Z</dcterms:created>
  <dcterms:modified xsi:type="dcterms:W3CDTF">2019-08-16T06:07:00Z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ies>
</file>